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620" w:type="dxa"/>
        <w:tblLook w:val="04A0" w:firstRow="1" w:lastRow="0" w:firstColumn="1" w:lastColumn="0" w:noHBand="0" w:noVBand="1"/>
      </w:tblPr>
      <w:tblGrid>
        <w:gridCol w:w="985"/>
        <w:gridCol w:w="4140"/>
        <w:gridCol w:w="1358"/>
        <w:gridCol w:w="4137"/>
      </w:tblGrid>
      <w:tr w:rsidR="00170B6A" w:rsidRPr="00BB75EA" w14:paraId="2140EF75" w14:textId="77777777" w:rsidTr="00243663">
        <w:tc>
          <w:tcPr>
            <w:tcW w:w="985" w:type="dxa"/>
          </w:tcPr>
          <w:p w14:paraId="5A5AC47C" w14:textId="77777777" w:rsidR="00170B6A" w:rsidRPr="00BB75EA" w:rsidRDefault="00BB75EA" w:rsidP="00700811">
            <w:pPr>
              <w:pStyle w:val="TableHeadings"/>
              <w:rPr>
                <w:rStyle w:val="Strong"/>
                <w:sz w:val="28"/>
                <w:szCs w:val="28"/>
              </w:rPr>
            </w:pPr>
            <w:r w:rsidRPr="00BB75EA">
              <w:rPr>
                <w:sz w:val="28"/>
                <w:szCs w:val="28"/>
              </w:rPr>
              <w:t>P/N</w:t>
            </w:r>
            <w:r w:rsidR="00170B6A" w:rsidRPr="00BB75EA">
              <w:rPr>
                <w:sz w:val="28"/>
                <w:szCs w:val="28"/>
              </w:rPr>
              <w:t xml:space="preserve"> #:</w:t>
            </w:r>
          </w:p>
        </w:tc>
        <w:sdt>
          <w:sdtPr>
            <w:rPr>
              <w:sz w:val="28"/>
              <w:szCs w:val="28"/>
            </w:rPr>
            <w:id w:val="-1700768884"/>
            <w:placeholder>
              <w:docPart w:val="1E07A8762C7041D49F4995138BB3E374"/>
            </w:placeholder>
            <w:text/>
          </w:sdtPr>
          <w:sdtEndPr/>
          <w:sdtContent>
            <w:tc>
              <w:tcPr>
                <w:tcW w:w="4140" w:type="dxa"/>
              </w:tcPr>
              <w:p w14:paraId="6730B3AB" w14:textId="19751F62" w:rsidR="00170B6A" w:rsidRPr="00BB75EA" w:rsidRDefault="00474470" w:rsidP="007F7B9B">
                <w:pPr>
                  <w:rPr>
                    <w:sz w:val="28"/>
                    <w:szCs w:val="28"/>
                  </w:rPr>
                </w:pPr>
                <w:r>
                  <w:rPr>
                    <w:sz w:val="28"/>
                    <w:szCs w:val="28"/>
                  </w:rPr>
                  <w:t>71326</w:t>
                </w:r>
              </w:p>
            </w:tc>
          </w:sdtContent>
        </w:sdt>
        <w:tc>
          <w:tcPr>
            <w:tcW w:w="1358" w:type="dxa"/>
          </w:tcPr>
          <w:p w14:paraId="5269932B" w14:textId="77777777" w:rsidR="00170B6A" w:rsidRPr="00BB75EA" w:rsidRDefault="00700811" w:rsidP="002452A7">
            <w:pPr>
              <w:pStyle w:val="TableHeadings"/>
              <w:jc w:val="right"/>
              <w:rPr>
                <w:rStyle w:val="Strong"/>
                <w:sz w:val="28"/>
                <w:szCs w:val="28"/>
              </w:rPr>
            </w:pPr>
            <w:r w:rsidRPr="00BB75EA">
              <w:rPr>
                <w:sz w:val="28"/>
                <w:szCs w:val="28"/>
              </w:rPr>
              <w:t>Effective</w:t>
            </w:r>
            <w:r w:rsidR="00170B6A" w:rsidRPr="00BB75EA">
              <w:rPr>
                <w:sz w:val="28"/>
                <w:szCs w:val="28"/>
              </w:rPr>
              <w:t xml:space="preserve"> Date:</w:t>
            </w:r>
          </w:p>
        </w:tc>
        <w:sdt>
          <w:sdtPr>
            <w:rPr>
              <w:sz w:val="28"/>
              <w:szCs w:val="28"/>
            </w:rPr>
            <w:alias w:val="Published Date"/>
            <w:tag w:val="Published Date"/>
            <w:id w:val="-1612198693"/>
            <w:placeholder>
              <w:docPart w:val="69191FEC82A449879ABFAE2C788C29BD"/>
            </w:placeholder>
            <w:date w:fullDate="2021-10-20T00:00:00Z">
              <w:dateFormat w:val="MMMM d, yyyy"/>
              <w:lid w:val="en-US"/>
              <w:storeMappedDataAs w:val="dateTime"/>
              <w:calendar w:val="gregorian"/>
            </w:date>
          </w:sdtPr>
          <w:sdtEndPr/>
          <w:sdtContent>
            <w:tc>
              <w:tcPr>
                <w:tcW w:w="4137" w:type="dxa"/>
              </w:tcPr>
              <w:p w14:paraId="373FAF9D" w14:textId="087A1F3B" w:rsidR="00170B6A" w:rsidRPr="00BB75EA" w:rsidRDefault="00965605" w:rsidP="007F7B9B">
                <w:pPr>
                  <w:rPr>
                    <w:sz w:val="28"/>
                    <w:szCs w:val="28"/>
                  </w:rPr>
                </w:pPr>
                <w:r>
                  <w:rPr>
                    <w:sz w:val="28"/>
                    <w:szCs w:val="28"/>
                  </w:rPr>
                  <w:t>October 20, 2021</w:t>
                </w:r>
              </w:p>
            </w:tc>
          </w:sdtContent>
        </w:sdt>
      </w:tr>
      <w:tr w:rsidR="00A86F82" w:rsidRPr="00BB75EA" w14:paraId="7A028302" w14:textId="77777777" w:rsidTr="00243663">
        <w:tc>
          <w:tcPr>
            <w:tcW w:w="985" w:type="dxa"/>
          </w:tcPr>
          <w:p w14:paraId="532F11AD" w14:textId="77777777" w:rsidR="00A86F82" w:rsidRPr="00BB75EA" w:rsidRDefault="00A86F82" w:rsidP="00F2577D">
            <w:pPr>
              <w:pStyle w:val="TableHeadings"/>
              <w:jc w:val="right"/>
              <w:rPr>
                <w:rStyle w:val="Strong"/>
                <w:sz w:val="28"/>
                <w:szCs w:val="28"/>
              </w:rPr>
            </w:pPr>
            <w:r w:rsidRPr="00BB75EA">
              <w:rPr>
                <w:sz w:val="28"/>
                <w:szCs w:val="28"/>
              </w:rPr>
              <w:t>Title:</w:t>
            </w:r>
          </w:p>
        </w:tc>
        <w:sdt>
          <w:sdtPr>
            <w:rPr>
              <w:sz w:val="28"/>
              <w:szCs w:val="28"/>
            </w:rPr>
            <w:alias w:val="ECO Title"/>
            <w:tag w:val="ECO Title"/>
            <w:id w:val="1835954858"/>
            <w:placeholder>
              <w:docPart w:val="527021EF236A4C589DD193E5D7801507"/>
            </w:placeholder>
            <w:text/>
          </w:sdtPr>
          <w:sdtEndPr/>
          <w:sdtContent>
            <w:tc>
              <w:tcPr>
                <w:tcW w:w="9635" w:type="dxa"/>
                <w:gridSpan w:val="3"/>
              </w:tcPr>
              <w:p w14:paraId="4FC60033" w14:textId="2CBB500C" w:rsidR="00A86F82" w:rsidRPr="00BB75EA" w:rsidRDefault="00965605" w:rsidP="007F7B9B">
                <w:pPr>
                  <w:rPr>
                    <w:sz w:val="28"/>
                    <w:szCs w:val="28"/>
                  </w:rPr>
                </w:pPr>
                <w:r>
                  <w:rPr>
                    <w:sz w:val="28"/>
                    <w:szCs w:val="28"/>
                  </w:rPr>
                  <w:t xml:space="preserve">Material </w:t>
                </w:r>
                <w:proofErr w:type="gramStart"/>
                <w:r>
                  <w:rPr>
                    <w:sz w:val="28"/>
                    <w:szCs w:val="28"/>
                  </w:rPr>
                  <w:t>change</w:t>
                </w:r>
                <w:proofErr w:type="gramEnd"/>
                <w:r>
                  <w:rPr>
                    <w:sz w:val="28"/>
                    <w:szCs w:val="28"/>
                  </w:rPr>
                  <w:t xml:space="preserve"> to meet flatness tolerance</w:t>
                </w:r>
              </w:p>
            </w:tc>
          </w:sdtContent>
        </w:sdt>
      </w:tr>
    </w:tbl>
    <w:p w14:paraId="4D68E5CD" w14:textId="77777777" w:rsidR="00BB75EA" w:rsidRDefault="00BB75EA" w:rsidP="0086338B">
      <w:pPr>
        <w:pStyle w:val="Heading1"/>
      </w:pPr>
    </w:p>
    <w:p w14:paraId="4C44CFE6" w14:textId="77777777" w:rsidR="00215ABD" w:rsidRDefault="00EB7B89" w:rsidP="00215ABD">
      <w:pPr>
        <w:pStyle w:val="Heading2"/>
      </w:pPr>
      <w:r w:rsidRPr="00215ABD">
        <w:t>Purpose /</w:t>
      </w:r>
      <w:r w:rsidR="00215ABD">
        <w:t xml:space="preserve"> Summary</w:t>
      </w:r>
    </w:p>
    <w:p w14:paraId="06E89003" w14:textId="4DD65F0F" w:rsidR="0086338B" w:rsidRDefault="00043AC9" w:rsidP="0086338B">
      <w:pPr>
        <w:pStyle w:val="EntryText"/>
      </w:pPr>
      <w:sdt>
        <w:sdtPr>
          <w:alias w:val="Details"/>
          <w:tag w:val="Details"/>
          <w:id w:val="-657150987"/>
          <w:placeholder>
            <w:docPart w:val="6858114995F0483B809377DAD22E530E"/>
          </w:placeholder>
        </w:sdtPr>
        <w:sdtEndPr/>
        <w:sdtContent>
          <w:r w:rsidR="00965605">
            <w:softHyphen/>
          </w:r>
          <w:r w:rsidR="00965605">
            <w:softHyphen/>
          </w:r>
          <w:r w:rsidR="006A18E9">
            <w:t xml:space="preserve">The material of 71326 is being changed at the request of the vendors to </w:t>
          </w:r>
          <w:r w:rsidR="00583639">
            <w:t>meet flatness spec. more easily</w:t>
          </w:r>
          <w:r w:rsidR="00965605">
            <w:t xml:space="preserve"> there have been no geometric changes to this part since the previous rev.</w:t>
          </w:r>
        </w:sdtContent>
      </w:sdt>
    </w:p>
    <w:p w14:paraId="22E97452" w14:textId="77777777" w:rsidR="00215ABD" w:rsidRDefault="00215ABD" w:rsidP="0086338B">
      <w:pPr>
        <w:pStyle w:val="EntryText"/>
      </w:pPr>
    </w:p>
    <w:p w14:paraId="71202E3A" w14:textId="313E89A0" w:rsidR="0025273A" w:rsidRPr="00965605" w:rsidRDefault="00965605" w:rsidP="0086338B">
      <w:pPr>
        <w:pStyle w:val="EntryText"/>
      </w:pPr>
      <w:r>
        <w:softHyphen/>
      </w:r>
    </w:p>
    <w:p w14:paraId="7A9A4900" w14:textId="77777777" w:rsidR="00B81C2A" w:rsidRDefault="0025273A" w:rsidP="00215ABD">
      <w:pPr>
        <w:pStyle w:val="Heading2"/>
      </w:pPr>
      <w:r>
        <w:t>Parts Affected</w:t>
      </w:r>
    </w:p>
    <w:tbl>
      <w:tblPr>
        <w:tblStyle w:val="TableGrid"/>
        <w:tblW w:w="9990" w:type="dxa"/>
        <w:tblInd w:w="-5" w:type="dxa"/>
        <w:tblLayout w:type="fixed"/>
        <w:tblLook w:val="04A0" w:firstRow="1" w:lastRow="0" w:firstColumn="1" w:lastColumn="0" w:noHBand="0" w:noVBand="1"/>
      </w:tblPr>
      <w:tblGrid>
        <w:gridCol w:w="1703"/>
        <w:gridCol w:w="4777"/>
        <w:gridCol w:w="1080"/>
        <w:gridCol w:w="720"/>
        <w:gridCol w:w="900"/>
        <w:gridCol w:w="810"/>
      </w:tblGrid>
      <w:tr w:rsidR="007C2BE1" w14:paraId="2B194872" w14:textId="77777777" w:rsidTr="0080694C">
        <w:trPr>
          <w:trHeight w:val="376"/>
        </w:trPr>
        <w:tc>
          <w:tcPr>
            <w:tcW w:w="1703" w:type="dxa"/>
            <w:shd w:val="clear" w:color="auto" w:fill="BFBFBF" w:themeFill="background1" w:themeFillShade="BF"/>
          </w:tcPr>
          <w:p w14:paraId="0BEF6E6D" w14:textId="77777777" w:rsidR="007C2BE1" w:rsidRPr="004D5473" w:rsidRDefault="007C2BE1" w:rsidP="0080694C">
            <w:pPr>
              <w:pStyle w:val="TableHeadings"/>
              <w:rPr>
                <w:rStyle w:val="Strong"/>
              </w:rPr>
            </w:pPr>
            <w:r w:rsidRPr="004D5473">
              <w:t>Part Number</w:t>
            </w:r>
          </w:p>
        </w:tc>
        <w:tc>
          <w:tcPr>
            <w:tcW w:w="4777" w:type="dxa"/>
            <w:shd w:val="clear" w:color="auto" w:fill="BFBFBF" w:themeFill="background1" w:themeFillShade="BF"/>
          </w:tcPr>
          <w:p w14:paraId="7B6C14F3" w14:textId="77777777" w:rsidR="007C2BE1" w:rsidRPr="004D5473" w:rsidRDefault="007C2BE1" w:rsidP="0080694C">
            <w:pPr>
              <w:pStyle w:val="TableHeadings"/>
              <w:rPr>
                <w:rStyle w:val="Strong"/>
              </w:rPr>
            </w:pPr>
            <w:r>
              <w:t>Notes</w:t>
            </w:r>
          </w:p>
        </w:tc>
        <w:tc>
          <w:tcPr>
            <w:tcW w:w="1080" w:type="dxa"/>
            <w:shd w:val="clear" w:color="auto" w:fill="BFBFBF" w:themeFill="background1" w:themeFillShade="BF"/>
          </w:tcPr>
          <w:p w14:paraId="7C6CA7CF" w14:textId="77777777" w:rsidR="007C2BE1" w:rsidRPr="00C53F8F" w:rsidRDefault="007C2BE1" w:rsidP="0080694C">
            <w:pPr>
              <w:pStyle w:val="TableHeadings"/>
              <w:rPr>
                <w:rStyle w:val="Strong"/>
                <w:sz w:val="16"/>
                <w:szCs w:val="16"/>
              </w:rPr>
            </w:pPr>
            <w:r w:rsidRPr="00C53F8F">
              <w:rPr>
                <w:sz w:val="16"/>
                <w:szCs w:val="16"/>
              </w:rPr>
              <w:t>Removed</w:t>
            </w:r>
          </w:p>
        </w:tc>
        <w:tc>
          <w:tcPr>
            <w:tcW w:w="720" w:type="dxa"/>
            <w:shd w:val="clear" w:color="auto" w:fill="BFBFBF" w:themeFill="background1" w:themeFillShade="BF"/>
          </w:tcPr>
          <w:p w14:paraId="6F6EA203" w14:textId="77777777" w:rsidR="007C2BE1" w:rsidRPr="00C53F8F" w:rsidRDefault="007C2BE1" w:rsidP="0080694C">
            <w:pPr>
              <w:pStyle w:val="TableHeadings"/>
              <w:rPr>
                <w:rStyle w:val="Strong"/>
                <w:sz w:val="16"/>
                <w:szCs w:val="16"/>
              </w:rPr>
            </w:pPr>
            <w:r w:rsidRPr="00C53F8F">
              <w:rPr>
                <w:sz w:val="16"/>
                <w:szCs w:val="16"/>
              </w:rPr>
              <w:t>Added</w:t>
            </w:r>
          </w:p>
        </w:tc>
        <w:tc>
          <w:tcPr>
            <w:tcW w:w="900" w:type="dxa"/>
            <w:shd w:val="clear" w:color="auto" w:fill="BFBFBF" w:themeFill="background1" w:themeFillShade="BF"/>
          </w:tcPr>
          <w:p w14:paraId="024A4A00" w14:textId="77777777" w:rsidR="007C2BE1" w:rsidRPr="00C53F8F" w:rsidRDefault="007C2BE1" w:rsidP="0080694C">
            <w:pPr>
              <w:pStyle w:val="TableHeadings"/>
              <w:rPr>
                <w:sz w:val="16"/>
                <w:szCs w:val="16"/>
              </w:rPr>
            </w:pPr>
            <w:r w:rsidRPr="00C53F8F">
              <w:rPr>
                <w:sz w:val="16"/>
                <w:szCs w:val="16"/>
              </w:rPr>
              <w:t>Modified</w:t>
            </w:r>
          </w:p>
        </w:tc>
        <w:tc>
          <w:tcPr>
            <w:tcW w:w="810" w:type="dxa"/>
            <w:shd w:val="clear" w:color="auto" w:fill="BFBFBF" w:themeFill="background1" w:themeFillShade="BF"/>
          </w:tcPr>
          <w:p w14:paraId="77058DAE" w14:textId="77777777" w:rsidR="007C2BE1" w:rsidRPr="007C2BE1" w:rsidRDefault="007C2BE1" w:rsidP="007C2BE1">
            <w:pPr>
              <w:pStyle w:val="TableHeadings"/>
              <w:jc w:val="center"/>
              <w:rPr>
                <w:rStyle w:val="Strong"/>
                <w:b/>
                <w:sz w:val="16"/>
                <w:szCs w:val="16"/>
              </w:rPr>
            </w:pPr>
            <w:r w:rsidRPr="007C2BE1">
              <w:rPr>
                <w:rStyle w:val="Strong"/>
                <w:b/>
                <w:sz w:val="16"/>
                <w:szCs w:val="16"/>
              </w:rPr>
              <w:t>REV</w:t>
            </w:r>
          </w:p>
        </w:tc>
      </w:tr>
      <w:tr w:rsidR="007C2BE1" w14:paraId="6B508ABF" w14:textId="77777777" w:rsidTr="0080694C">
        <w:trPr>
          <w:trHeight w:val="242"/>
        </w:trPr>
        <w:sdt>
          <w:sdtPr>
            <w:id w:val="475882503"/>
            <w:placeholder>
              <w:docPart w:val="3618DD41FFB34A6A8FBD8A3A88146255"/>
            </w:placeholder>
            <w:text/>
          </w:sdtPr>
          <w:sdtEndPr/>
          <w:sdtContent>
            <w:tc>
              <w:tcPr>
                <w:tcW w:w="1703" w:type="dxa"/>
                <w:vAlign w:val="center"/>
              </w:tcPr>
              <w:p w14:paraId="03FD0E1E" w14:textId="54139456" w:rsidR="007C2BE1" w:rsidRDefault="00965605" w:rsidP="0080694C">
                <w:pPr>
                  <w:jc w:val="center"/>
                </w:pPr>
                <w:r>
                  <w:t>71326</w:t>
                </w:r>
              </w:p>
            </w:tc>
          </w:sdtContent>
        </w:sdt>
        <w:sdt>
          <w:sdtPr>
            <w:id w:val="-1512677385"/>
            <w:placeholder>
              <w:docPart w:val="390F8FFD412948B3B3315828CEB1E20F"/>
            </w:placeholder>
            <w:text/>
          </w:sdtPr>
          <w:sdtEndPr/>
          <w:sdtContent>
            <w:tc>
              <w:tcPr>
                <w:tcW w:w="4777" w:type="dxa"/>
              </w:tcPr>
              <w:p w14:paraId="1E133A11" w14:textId="32DBF8A6" w:rsidR="007C2BE1" w:rsidRDefault="00965605" w:rsidP="0080694C">
                <w:pPr>
                  <w:jc w:val="left"/>
                </w:pPr>
                <w:r>
                  <w:t xml:space="preserve">Material swap from 6061 to CJ&amp;T aluminum </w:t>
                </w:r>
              </w:p>
            </w:tc>
          </w:sdtContent>
        </w:sdt>
        <w:sdt>
          <w:sdtPr>
            <w:id w:val="-277567281"/>
            <w14:checkbox>
              <w14:checked w14:val="0"/>
              <w14:checkedState w14:val="2612" w14:font="MS Gothic"/>
              <w14:uncheckedState w14:val="2610" w14:font="MS Gothic"/>
            </w14:checkbox>
          </w:sdtPr>
          <w:sdtEndPr/>
          <w:sdtContent>
            <w:tc>
              <w:tcPr>
                <w:tcW w:w="1080" w:type="dxa"/>
                <w:vAlign w:val="center"/>
              </w:tcPr>
              <w:p w14:paraId="62A7553F" w14:textId="77777777" w:rsidR="007C2BE1" w:rsidRDefault="007C2BE1" w:rsidP="0080694C">
                <w:pPr>
                  <w:jc w:val="center"/>
                </w:pPr>
                <w:r>
                  <w:rPr>
                    <w:rFonts w:ascii="MS Gothic" w:eastAsia="MS Gothic" w:hAnsi="MS Gothic" w:hint="eastAsia"/>
                  </w:rPr>
                  <w:t>☐</w:t>
                </w:r>
              </w:p>
            </w:tc>
          </w:sdtContent>
        </w:sdt>
        <w:sdt>
          <w:sdtPr>
            <w:id w:val="1793555870"/>
            <w14:checkbox>
              <w14:checked w14:val="0"/>
              <w14:checkedState w14:val="2612" w14:font="MS Gothic"/>
              <w14:uncheckedState w14:val="2610" w14:font="MS Gothic"/>
            </w14:checkbox>
          </w:sdtPr>
          <w:sdtEndPr/>
          <w:sdtContent>
            <w:tc>
              <w:tcPr>
                <w:tcW w:w="720" w:type="dxa"/>
                <w:vAlign w:val="center"/>
              </w:tcPr>
              <w:p w14:paraId="487E3F22" w14:textId="77777777" w:rsidR="007C2BE1" w:rsidRDefault="007C2BE1" w:rsidP="0080694C">
                <w:pPr>
                  <w:jc w:val="center"/>
                </w:pPr>
                <w:r>
                  <w:rPr>
                    <w:rFonts w:ascii="MS Gothic" w:eastAsia="MS Gothic" w:hAnsi="MS Gothic" w:hint="eastAsia"/>
                  </w:rPr>
                  <w:t>☐</w:t>
                </w:r>
              </w:p>
            </w:tc>
          </w:sdtContent>
        </w:sdt>
        <w:sdt>
          <w:sdtPr>
            <w:id w:val="2122412055"/>
            <w14:checkbox>
              <w14:checked w14:val="1"/>
              <w14:checkedState w14:val="2612" w14:font="MS Gothic"/>
              <w14:uncheckedState w14:val="2610" w14:font="MS Gothic"/>
            </w14:checkbox>
          </w:sdtPr>
          <w:sdtEndPr/>
          <w:sdtContent>
            <w:tc>
              <w:tcPr>
                <w:tcW w:w="900" w:type="dxa"/>
                <w:vAlign w:val="center"/>
              </w:tcPr>
              <w:p w14:paraId="2E48CEC0" w14:textId="34693C40" w:rsidR="007C2BE1" w:rsidRDefault="00965605" w:rsidP="0080694C">
                <w:pPr>
                  <w:jc w:val="center"/>
                </w:pPr>
                <w:r>
                  <w:rPr>
                    <w:rFonts w:ascii="MS Gothic" w:eastAsia="MS Gothic" w:hAnsi="MS Gothic" w:hint="eastAsia"/>
                  </w:rPr>
                  <w:t>☒</w:t>
                </w:r>
              </w:p>
            </w:tc>
          </w:sdtContent>
        </w:sdt>
        <w:tc>
          <w:tcPr>
            <w:tcW w:w="810" w:type="dxa"/>
            <w:vAlign w:val="center"/>
          </w:tcPr>
          <w:p w14:paraId="3A305598" w14:textId="4439227D" w:rsidR="007C2BE1" w:rsidRDefault="00965605" w:rsidP="0080694C">
            <w:pPr>
              <w:jc w:val="center"/>
            </w:pPr>
            <w:r>
              <w:t>B</w:t>
            </w:r>
          </w:p>
        </w:tc>
      </w:tr>
    </w:tbl>
    <w:p w14:paraId="0BE7BC1F" w14:textId="77777777" w:rsidR="007C2BE1" w:rsidRPr="00215ABD" w:rsidRDefault="007C2BE1" w:rsidP="00215ABD"/>
    <w:p w14:paraId="5428B91E" w14:textId="77777777" w:rsidR="00493168" w:rsidRPr="00215ABD" w:rsidRDefault="00D67864" w:rsidP="00215ABD">
      <w:pPr>
        <w:pStyle w:val="Heading2"/>
      </w:pPr>
      <w:r w:rsidRPr="00215ABD">
        <w:rPr>
          <w:rStyle w:val="Heading2Char"/>
          <w:b/>
          <w:bCs/>
        </w:rPr>
        <w:t>Detail</w:t>
      </w:r>
    </w:p>
    <w:sdt>
      <w:sdtPr>
        <w:alias w:val="Details"/>
        <w:tag w:val="Details"/>
        <w:id w:val="135080344"/>
        <w:placeholder>
          <w:docPart w:val="1E07A8762C7041D49F4995138BB3E374"/>
        </w:placeholder>
      </w:sdtPr>
      <w:sdtEndPr/>
      <w:sdtContent>
        <w:sdt>
          <w:sdtPr>
            <w:alias w:val="Details"/>
            <w:tag w:val="Details"/>
            <w:id w:val="388616483"/>
            <w:placeholder>
              <w:docPart w:val="8B1E07E9E4BA4D0789691428647BF6A9"/>
            </w:placeholder>
          </w:sdtPr>
          <w:sdtEndPr/>
          <w:sdtContent>
            <w:p w14:paraId="39529528" w14:textId="0170897F" w:rsidR="008E51AD" w:rsidRPr="008E51AD" w:rsidRDefault="003F2181" w:rsidP="009C738B">
              <w:pPr>
                <w:pStyle w:val="EntryText"/>
              </w:pPr>
              <w:r>
                <w:t>This part has a tight flatness tolerance due to its mating assembly. We attempt to hold a tight flatness tolerance here due to our history of monitor delamination. The material we have fabricating this out of is prone to warping, especially when so much material is being removed. CJ&amp;T aluminum is an alloy specifically designed to have a low internal stress. It is more suited for this application and should allow vendors to more easily meet our .005 flatness spec.</w:t>
              </w:r>
            </w:p>
          </w:sdtContent>
        </w:sdt>
      </w:sdtContent>
    </w:sdt>
    <w:p w14:paraId="3030F088" w14:textId="77777777" w:rsidR="00215ABD" w:rsidRDefault="00215ABD">
      <w:pPr>
        <w:spacing w:line="276" w:lineRule="auto"/>
        <w:jc w:val="left"/>
      </w:pPr>
    </w:p>
    <w:p w14:paraId="60885271" w14:textId="77777777" w:rsidR="00A17D35" w:rsidRPr="00215ABD" w:rsidRDefault="00A17D35" w:rsidP="00A17D35">
      <w:pPr>
        <w:pStyle w:val="Heading2"/>
      </w:pPr>
      <w:r>
        <w:rPr>
          <w:rStyle w:val="Heading2Char"/>
          <w:b/>
          <w:bCs/>
        </w:rPr>
        <w:t>Disposition of Material</w:t>
      </w:r>
    </w:p>
    <w:sdt>
      <w:sdtPr>
        <w:alias w:val="Details"/>
        <w:tag w:val="Details"/>
        <w:id w:val="433252270"/>
        <w:placeholder>
          <w:docPart w:val="AF4B1AD693144AC8B4BDD4413F558313"/>
        </w:placeholder>
      </w:sdtPr>
      <w:sdtEndPr/>
      <w:sdtContent>
        <w:sdt>
          <w:sdtPr>
            <w:alias w:val="Details"/>
            <w:tag w:val="Details"/>
            <w:id w:val="1948038863"/>
            <w:placeholder>
              <w:docPart w:val="3EC180D18E354839AE5C1E7720505487"/>
            </w:placeholder>
          </w:sdtPr>
          <w:sdtEndPr/>
          <w:sdtContent>
            <w:p w14:paraId="21AE9044" w14:textId="68E697D6" w:rsidR="003F2181" w:rsidRDefault="003F2181" w:rsidP="00A17D35">
              <w:pPr>
                <w:pStyle w:val="EntryText"/>
              </w:pPr>
              <w:r>
                <w:t>Rev A material in stock should be entirely used before issuing rev B material. All current orders are still rev A, any future orders should be rev B.</w:t>
              </w:r>
            </w:p>
            <w:p w14:paraId="68CFAC5D" w14:textId="616FA562" w:rsidR="00A17D35" w:rsidRPr="008E51AD" w:rsidRDefault="003F2181" w:rsidP="00A17D35">
              <w:pPr>
                <w:pStyle w:val="EntryText"/>
              </w:pPr>
              <w:r>
                <w:t>No reworking is necessary.</w:t>
              </w:r>
            </w:p>
          </w:sdtContent>
        </w:sdt>
      </w:sdtContent>
    </w:sdt>
    <w:p w14:paraId="02145A89" w14:textId="77777777" w:rsidR="0025273A" w:rsidRDefault="0025273A">
      <w:pPr>
        <w:spacing w:line="276" w:lineRule="auto"/>
        <w:jc w:val="left"/>
      </w:pPr>
    </w:p>
    <w:p w14:paraId="61E1D8B7" w14:textId="77777777" w:rsidR="00493168" w:rsidRDefault="00D67864" w:rsidP="00215ABD">
      <w:pPr>
        <w:pStyle w:val="Heading2"/>
      </w:pPr>
      <w:r>
        <w:t>Action Item</w:t>
      </w:r>
      <w:r w:rsidR="00215ABD">
        <w:t>s</w:t>
      </w:r>
    </w:p>
    <w:tbl>
      <w:tblPr>
        <w:tblStyle w:val="TableGrid"/>
        <w:tblW w:w="10615" w:type="dxa"/>
        <w:tblLook w:val="04A0" w:firstRow="1" w:lastRow="0" w:firstColumn="1" w:lastColumn="0" w:noHBand="0" w:noVBand="1"/>
      </w:tblPr>
      <w:tblGrid>
        <w:gridCol w:w="7042"/>
        <w:gridCol w:w="1331"/>
        <w:gridCol w:w="2242"/>
      </w:tblGrid>
      <w:tr w:rsidR="00F15793" w:rsidRPr="00D67864" w14:paraId="45E5D176" w14:textId="77777777" w:rsidTr="00215ABD">
        <w:trPr>
          <w:trHeight w:val="422"/>
        </w:trPr>
        <w:tc>
          <w:tcPr>
            <w:tcW w:w="7195" w:type="dxa"/>
            <w:shd w:val="clear" w:color="auto" w:fill="BFBFBF" w:themeFill="background1" w:themeFillShade="BF"/>
          </w:tcPr>
          <w:p w14:paraId="3043BEFF" w14:textId="77777777" w:rsidR="00F15793" w:rsidRPr="00D67864" w:rsidRDefault="00F15793" w:rsidP="00F15793">
            <w:pPr>
              <w:rPr>
                <w:b/>
              </w:rPr>
            </w:pPr>
            <w:r w:rsidRPr="00D67864">
              <w:rPr>
                <w:b/>
              </w:rPr>
              <w:t>Action</w:t>
            </w:r>
          </w:p>
        </w:tc>
        <w:tc>
          <w:tcPr>
            <w:tcW w:w="1170" w:type="dxa"/>
            <w:shd w:val="clear" w:color="auto" w:fill="BFBFBF" w:themeFill="background1" w:themeFillShade="BF"/>
          </w:tcPr>
          <w:p w14:paraId="3203174D" w14:textId="77777777" w:rsidR="00F15793" w:rsidRPr="00D67864" w:rsidRDefault="00F15793" w:rsidP="00F15793">
            <w:pPr>
              <w:rPr>
                <w:b/>
              </w:rPr>
            </w:pPr>
            <w:r w:rsidRPr="00D67864">
              <w:rPr>
                <w:b/>
              </w:rPr>
              <w:t>Department</w:t>
            </w:r>
          </w:p>
        </w:tc>
        <w:tc>
          <w:tcPr>
            <w:tcW w:w="2250" w:type="dxa"/>
            <w:shd w:val="clear" w:color="auto" w:fill="BFBFBF" w:themeFill="background1" w:themeFillShade="BF"/>
          </w:tcPr>
          <w:p w14:paraId="3BA1B692" w14:textId="77777777" w:rsidR="00F15793" w:rsidRPr="00D67864" w:rsidRDefault="00F15793" w:rsidP="00F15793">
            <w:pPr>
              <w:rPr>
                <w:b/>
                <w:color w:val="000000" w:themeColor="text1"/>
              </w:rPr>
            </w:pPr>
            <w:r w:rsidRPr="00D67864">
              <w:rPr>
                <w:b/>
              </w:rPr>
              <w:t>Acknowledge</w:t>
            </w:r>
            <w:r w:rsidR="00D67864">
              <w:rPr>
                <w:b/>
              </w:rPr>
              <w:t>ment Initials</w:t>
            </w:r>
          </w:p>
        </w:tc>
      </w:tr>
      <w:tr w:rsidR="00F15793" w14:paraId="3FA99BEF" w14:textId="77777777" w:rsidTr="00215ABD">
        <w:trPr>
          <w:trHeight w:val="399"/>
        </w:trPr>
        <w:sdt>
          <w:sdtPr>
            <w:id w:val="-1971043163"/>
            <w:placeholder>
              <w:docPart w:val="C827C72793F844EFAF82EFEECF035F3C"/>
            </w:placeholder>
            <w:text/>
          </w:sdtPr>
          <w:sdtEndPr/>
          <w:sdtContent>
            <w:tc>
              <w:tcPr>
                <w:tcW w:w="7195" w:type="dxa"/>
              </w:tcPr>
              <w:p w14:paraId="1CA16E37" w14:textId="288F36EB" w:rsidR="00F15793" w:rsidRDefault="003F2181" w:rsidP="00F15793">
                <w:r>
                  <w:t>Epicor update</w:t>
                </w:r>
              </w:p>
            </w:tc>
          </w:sdtContent>
        </w:sdt>
        <w:sdt>
          <w:sdtPr>
            <w:id w:val="2087713796"/>
            <w:placeholder>
              <w:docPart w:val="349544B06B484071A68A64C30DCCEE39"/>
            </w:placeholder>
            <w:text/>
          </w:sdtPr>
          <w:sdtEndPr/>
          <w:sdtContent>
            <w:tc>
              <w:tcPr>
                <w:tcW w:w="1170" w:type="dxa"/>
              </w:tcPr>
              <w:p w14:paraId="780DFF5B" w14:textId="6C19680A" w:rsidR="00F15793" w:rsidRDefault="003F2181" w:rsidP="00F15793">
                <w:proofErr w:type="spellStart"/>
                <w:r>
                  <w:t>engr</w:t>
                </w:r>
                <w:proofErr w:type="spellEnd"/>
              </w:p>
            </w:tc>
          </w:sdtContent>
        </w:sdt>
        <w:sdt>
          <w:sdtPr>
            <w:id w:val="1101070738"/>
            <w:placeholder>
              <w:docPart w:val="8770AC1B82C94A6181AF5DE4E2ADD610"/>
            </w:placeholder>
            <w:text/>
          </w:sdtPr>
          <w:sdtEndPr/>
          <w:sdtContent>
            <w:tc>
              <w:tcPr>
                <w:tcW w:w="2250" w:type="dxa"/>
              </w:tcPr>
              <w:p w14:paraId="4C0A3BEC" w14:textId="5F981991" w:rsidR="00F15793" w:rsidRDefault="003F2181" w:rsidP="00F15793">
                <w:r>
                  <w:t>JV</w:t>
                </w:r>
              </w:p>
            </w:tc>
          </w:sdtContent>
        </w:sdt>
      </w:tr>
      <w:tr w:rsidR="003F2181" w14:paraId="232F4C36" w14:textId="77777777" w:rsidTr="00215ABD">
        <w:trPr>
          <w:trHeight w:val="399"/>
        </w:trPr>
        <w:tc>
          <w:tcPr>
            <w:tcW w:w="7195" w:type="dxa"/>
          </w:tcPr>
          <w:p w14:paraId="34163832" w14:textId="06D22CF8" w:rsidR="003F2181" w:rsidRDefault="003F2181" w:rsidP="00F15793">
            <w:r>
              <w:t>Order rev B parts</w:t>
            </w:r>
          </w:p>
        </w:tc>
        <w:tc>
          <w:tcPr>
            <w:tcW w:w="1170" w:type="dxa"/>
          </w:tcPr>
          <w:p w14:paraId="53769388" w14:textId="79498EC4" w:rsidR="003F2181" w:rsidRDefault="003F2181" w:rsidP="00F15793">
            <w:proofErr w:type="spellStart"/>
            <w:r>
              <w:t>pur</w:t>
            </w:r>
            <w:proofErr w:type="spellEnd"/>
          </w:p>
        </w:tc>
        <w:tc>
          <w:tcPr>
            <w:tcW w:w="2250" w:type="dxa"/>
          </w:tcPr>
          <w:p w14:paraId="0706992F" w14:textId="3C515E0D" w:rsidR="003F2181" w:rsidRDefault="003F2181" w:rsidP="00F15793">
            <w:r>
              <w:t>RM</w:t>
            </w:r>
          </w:p>
        </w:tc>
      </w:tr>
    </w:tbl>
    <w:p w14:paraId="68CFF970" w14:textId="77777777" w:rsidR="00215ABD" w:rsidRDefault="00215ABD" w:rsidP="00215ABD">
      <w:pPr>
        <w:pStyle w:val="Heading2"/>
        <w:numPr>
          <w:ilvl w:val="0"/>
          <w:numId w:val="0"/>
        </w:numPr>
        <w:ind w:left="468"/>
      </w:pPr>
    </w:p>
    <w:p w14:paraId="0DA120D2" w14:textId="77777777" w:rsidR="00215ABD" w:rsidRDefault="00215ABD" w:rsidP="00215ABD">
      <w:pPr>
        <w:pStyle w:val="Heading2"/>
        <w:numPr>
          <w:ilvl w:val="0"/>
          <w:numId w:val="0"/>
        </w:numPr>
        <w:ind w:left="468"/>
      </w:pPr>
    </w:p>
    <w:p w14:paraId="7974D7AD" w14:textId="77777777" w:rsidR="0025273A" w:rsidRPr="0025273A" w:rsidRDefault="0025273A" w:rsidP="0025273A"/>
    <w:p w14:paraId="1282FB51" w14:textId="77777777" w:rsidR="00A33736" w:rsidRPr="00A33736" w:rsidRDefault="0086338B" w:rsidP="00A33736">
      <w:pPr>
        <w:pStyle w:val="Heading2"/>
      </w:pPr>
      <w:r>
        <w:lastRenderedPageBreak/>
        <w:t>Modified</w:t>
      </w:r>
      <w:r w:rsidR="00D67864">
        <w:t xml:space="preserve"> </w:t>
      </w:r>
      <w:r w:rsidR="00700811">
        <w:t xml:space="preserve">/ Referenced </w:t>
      </w:r>
      <w:r w:rsidR="00D67864">
        <w:t>Document</w:t>
      </w:r>
      <w:r w:rsidR="00700811">
        <w:t>s</w:t>
      </w:r>
      <w:r w:rsidR="00493168">
        <w:t>:</w:t>
      </w:r>
    </w:p>
    <w:tbl>
      <w:tblPr>
        <w:tblW w:w="56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6"/>
        <w:gridCol w:w="2248"/>
      </w:tblGrid>
      <w:tr w:rsidR="00A33736" w:rsidRPr="00A00248" w14:paraId="0D56B347" w14:textId="77777777" w:rsidTr="00215ABD">
        <w:trPr>
          <w:cantSplit/>
          <w:tblHeader/>
        </w:trPr>
        <w:tc>
          <w:tcPr>
            <w:tcW w:w="3941" w:type="pct"/>
            <w:shd w:val="clear" w:color="000000" w:fill="D9D9D9"/>
            <w:hideMark/>
          </w:tcPr>
          <w:p w14:paraId="45F00274" w14:textId="77777777" w:rsidR="00A33736" w:rsidRPr="00A00248" w:rsidRDefault="00A33736" w:rsidP="00F24473">
            <w:pPr>
              <w:pStyle w:val="TableTitle"/>
            </w:pPr>
            <w:r>
              <w:t>Document</w:t>
            </w:r>
          </w:p>
        </w:tc>
        <w:tc>
          <w:tcPr>
            <w:tcW w:w="1059" w:type="pct"/>
            <w:shd w:val="clear" w:color="000000" w:fill="D9D9D9"/>
            <w:noWrap/>
            <w:hideMark/>
          </w:tcPr>
          <w:p w14:paraId="239B068A" w14:textId="77777777" w:rsidR="00A33736" w:rsidRPr="00A00248" w:rsidRDefault="00BC6D5D" w:rsidP="00F24473">
            <w:pPr>
              <w:pStyle w:val="TableTitle"/>
            </w:pPr>
            <w:r>
              <w:t xml:space="preserve">Current </w:t>
            </w:r>
            <w:r w:rsidR="00A33736">
              <w:t>Revision</w:t>
            </w:r>
          </w:p>
        </w:tc>
      </w:tr>
      <w:tr w:rsidR="00A33736" w:rsidRPr="00C934E1" w14:paraId="08890A2B" w14:textId="77777777" w:rsidTr="00215ABD">
        <w:trPr>
          <w:cantSplit/>
          <w:trHeight w:val="144"/>
        </w:trPr>
        <w:sdt>
          <w:sdtPr>
            <w:rPr>
              <w:rFonts w:asciiTheme="minorHAnsi" w:hAnsiTheme="minorHAnsi"/>
              <w:sz w:val="22"/>
            </w:rPr>
            <w:id w:val="712468427"/>
            <w:placeholder>
              <w:docPart w:val="ADE518C61FF0480D85ED88290E71FE01"/>
            </w:placeholder>
            <w:text/>
          </w:sdtPr>
          <w:sdtEndPr/>
          <w:sdtContent>
            <w:tc>
              <w:tcPr>
                <w:tcW w:w="3941" w:type="pct"/>
                <w:shd w:val="clear" w:color="auto" w:fill="auto"/>
                <w:vAlign w:val="center"/>
                <w:hideMark/>
              </w:tcPr>
              <w:p w14:paraId="522867C9" w14:textId="099FF956" w:rsidR="00A33736" w:rsidRPr="00C934E1" w:rsidRDefault="006A18E9" w:rsidP="00C934E1">
                <w:pPr>
                  <w:pStyle w:val="TableText"/>
                  <w:jc w:val="left"/>
                  <w:rPr>
                    <w:rFonts w:asciiTheme="minorHAnsi" w:hAnsiTheme="minorHAnsi"/>
                    <w:sz w:val="22"/>
                  </w:rPr>
                </w:pPr>
                <w:r>
                  <w:rPr>
                    <w:rFonts w:asciiTheme="minorHAnsi" w:hAnsiTheme="minorHAnsi"/>
                    <w:sz w:val="22"/>
                  </w:rPr>
                  <w:t>71326.pdf</w:t>
                </w:r>
              </w:p>
            </w:tc>
          </w:sdtContent>
        </w:sdt>
        <w:sdt>
          <w:sdtPr>
            <w:rPr>
              <w:rFonts w:asciiTheme="minorHAnsi" w:hAnsiTheme="minorHAnsi"/>
              <w:sz w:val="22"/>
            </w:rPr>
            <w:id w:val="598153410"/>
            <w:placeholder>
              <w:docPart w:val="9EEEC6F5D03946718515F980AB4130D1"/>
            </w:placeholder>
            <w:text/>
          </w:sdtPr>
          <w:sdtEndPr/>
          <w:sdtContent>
            <w:tc>
              <w:tcPr>
                <w:tcW w:w="1059" w:type="pct"/>
                <w:shd w:val="clear" w:color="auto" w:fill="auto"/>
                <w:noWrap/>
                <w:vAlign w:val="center"/>
                <w:hideMark/>
              </w:tcPr>
              <w:p w14:paraId="73225E50" w14:textId="03F1B013" w:rsidR="00A33736" w:rsidRPr="00C934E1" w:rsidRDefault="006A18E9" w:rsidP="00C934E1">
                <w:pPr>
                  <w:pStyle w:val="TableText"/>
                  <w:jc w:val="left"/>
                  <w:rPr>
                    <w:rFonts w:asciiTheme="minorHAnsi" w:hAnsiTheme="minorHAnsi"/>
                    <w:sz w:val="22"/>
                  </w:rPr>
                </w:pPr>
                <w:r>
                  <w:rPr>
                    <w:rFonts w:asciiTheme="minorHAnsi" w:hAnsiTheme="minorHAnsi"/>
                    <w:sz w:val="22"/>
                  </w:rPr>
                  <w:t>B</w:t>
                </w:r>
              </w:p>
            </w:tc>
          </w:sdtContent>
        </w:sdt>
      </w:tr>
    </w:tbl>
    <w:p w14:paraId="0C57C4B4" w14:textId="77777777" w:rsidR="008E51AD" w:rsidRPr="008E51AD" w:rsidRDefault="008E51AD" w:rsidP="008E51AD"/>
    <w:p w14:paraId="1E21DFE5" w14:textId="77777777" w:rsidR="00493168" w:rsidRDefault="00493168" w:rsidP="00493168"/>
    <w:p w14:paraId="14971801" w14:textId="77777777" w:rsidR="00BB75EA" w:rsidRDefault="00BB75EA" w:rsidP="00BB75EA">
      <w:pPr>
        <w:pStyle w:val="Heading2"/>
      </w:pPr>
      <w:r w:rsidRPr="00215ABD">
        <w:t>Revision History</w:t>
      </w:r>
    </w:p>
    <w:tbl>
      <w:tblPr>
        <w:tblW w:w="56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48"/>
        <w:gridCol w:w="4948"/>
        <w:gridCol w:w="2520"/>
      </w:tblGrid>
      <w:tr w:rsidR="00BB75EA" w:rsidRPr="00B87714" w14:paraId="1F245BA9" w14:textId="77777777" w:rsidTr="00215ABD">
        <w:tc>
          <w:tcPr>
            <w:tcW w:w="847" w:type="pct"/>
            <w:shd w:val="clear" w:color="auto" w:fill="auto"/>
          </w:tcPr>
          <w:p w14:paraId="0380A09B"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Date Revised</w:t>
            </w:r>
            <w:r w:rsidRPr="00BD3385">
              <w:rPr>
                <w:rFonts w:ascii="Calibri" w:eastAsia="Calibri" w:hAnsi="Calibri"/>
                <w:b/>
                <w:sz w:val="16"/>
                <w:szCs w:val="16"/>
              </w:rPr>
              <w:br/>
              <w:t>(mm-dd-</w:t>
            </w:r>
            <w:proofErr w:type="spellStart"/>
            <w:r w:rsidRPr="00BD3385">
              <w:rPr>
                <w:rFonts w:ascii="Calibri" w:eastAsia="Calibri" w:hAnsi="Calibri"/>
                <w:b/>
                <w:sz w:val="16"/>
                <w:szCs w:val="16"/>
              </w:rPr>
              <w:t>yyyy</w:t>
            </w:r>
            <w:proofErr w:type="spellEnd"/>
            <w:r w:rsidRPr="00BD3385">
              <w:rPr>
                <w:rFonts w:ascii="Calibri" w:eastAsia="Calibri" w:hAnsi="Calibri"/>
                <w:b/>
                <w:sz w:val="16"/>
                <w:szCs w:val="16"/>
              </w:rPr>
              <w:t>)</w:t>
            </w:r>
          </w:p>
        </w:tc>
        <w:tc>
          <w:tcPr>
            <w:tcW w:w="635" w:type="pct"/>
            <w:shd w:val="clear" w:color="auto" w:fill="auto"/>
          </w:tcPr>
          <w:p w14:paraId="789DFD4C"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Location of Change (section, paragraph no., step no., etc.)</w:t>
            </w:r>
          </w:p>
        </w:tc>
        <w:tc>
          <w:tcPr>
            <w:tcW w:w="2331" w:type="pct"/>
            <w:shd w:val="clear" w:color="auto" w:fill="auto"/>
          </w:tcPr>
          <w:p w14:paraId="600B4624"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Description of Change Made</w:t>
            </w:r>
          </w:p>
        </w:tc>
        <w:tc>
          <w:tcPr>
            <w:tcW w:w="1187" w:type="pct"/>
            <w:shd w:val="clear" w:color="auto" w:fill="auto"/>
          </w:tcPr>
          <w:p w14:paraId="2B8EC4E5"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Name of Person making the Change</w:t>
            </w:r>
          </w:p>
        </w:tc>
      </w:tr>
      <w:tr w:rsidR="00BB75EA" w:rsidRPr="00B87714" w14:paraId="4D480CC5" w14:textId="77777777" w:rsidTr="00215ABD">
        <w:tc>
          <w:tcPr>
            <w:tcW w:w="847" w:type="pct"/>
            <w:shd w:val="clear" w:color="auto" w:fill="auto"/>
          </w:tcPr>
          <w:p w14:paraId="50DD2D66" w14:textId="0ADB67F2" w:rsidR="00BB75EA" w:rsidRPr="00B87714" w:rsidRDefault="006A18E9" w:rsidP="00E043FA">
            <w:pPr>
              <w:keepNext/>
              <w:keepLines/>
              <w:jc w:val="center"/>
              <w:rPr>
                <w:rFonts w:ascii="Calibri" w:eastAsia="Calibri" w:hAnsi="Calibri"/>
                <w:sz w:val="16"/>
                <w:szCs w:val="16"/>
              </w:rPr>
            </w:pPr>
            <w:r>
              <w:rPr>
                <w:rFonts w:ascii="Calibri" w:eastAsia="Calibri" w:hAnsi="Calibri"/>
                <w:sz w:val="16"/>
                <w:szCs w:val="16"/>
              </w:rPr>
              <w:t>10/20/2021</w:t>
            </w:r>
          </w:p>
        </w:tc>
        <w:tc>
          <w:tcPr>
            <w:tcW w:w="635" w:type="pct"/>
            <w:shd w:val="clear" w:color="auto" w:fill="auto"/>
          </w:tcPr>
          <w:p w14:paraId="50237513" w14:textId="77777777" w:rsidR="00BB75EA" w:rsidRPr="00B87714" w:rsidRDefault="00BB75EA" w:rsidP="00E043FA">
            <w:pPr>
              <w:keepNext/>
              <w:keepLines/>
              <w:jc w:val="center"/>
              <w:rPr>
                <w:rFonts w:ascii="Calibri" w:eastAsia="Calibri" w:hAnsi="Calibri"/>
                <w:sz w:val="16"/>
                <w:szCs w:val="16"/>
              </w:rPr>
            </w:pPr>
          </w:p>
        </w:tc>
        <w:tc>
          <w:tcPr>
            <w:tcW w:w="2331" w:type="pct"/>
            <w:shd w:val="clear" w:color="auto" w:fill="auto"/>
          </w:tcPr>
          <w:p w14:paraId="7B4F3DA1" w14:textId="4BF14F64" w:rsidR="00BB75EA" w:rsidRPr="00B87714" w:rsidRDefault="006A18E9" w:rsidP="006A18E9">
            <w:pPr>
              <w:keepNext/>
              <w:keepLines/>
              <w:tabs>
                <w:tab w:val="left" w:pos="855"/>
              </w:tabs>
              <w:rPr>
                <w:rFonts w:ascii="Calibri" w:eastAsia="Calibri" w:hAnsi="Calibri"/>
                <w:sz w:val="16"/>
                <w:szCs w:val="16"/>
              </w:rPr>
            </w:pPr>
            <w:r>
              <w:rPr>
                <w:rFonts w:ascii="Calibri" w:eastAsia="Calibri" w:hAnsi="Calibri"/>
                <w:sz w:val="16"/>
                <w:szCs w:val="16"/>
              </w:rPr>
              <w:tab/>
              <w:t>Initial Creation</w:t>
            </w:r>
          </w:p>
        </w:tc>
        <w:tc>
          <w:tcPr>
            <w:tcW w:w="1187" w:type="pct"/>
            <w:shd w:val="clear" w:color="auto" w:fill="auto"/>
          </w:tcPr>
          <w:p w14:paraId="29FC40A0" w14:textId="4F3F0676" w:rsidR="00BB75EA" w:rsidRPr="00B87714" w:rsidRDefault="006A18E9" w:rsidP="00E043FA">
            <w:pPr>
              <w:keepNext/>
              <w:keepLines/>
              <w:jc w:val="center"/>
              <w:rPr>
                <w:rFonts w:ascii="Calibri" w:eastAsia="Calibri" w:hAnsi="Calibri"/>
                <w:sz w:val="16"/>
                <w:szCs w:val="16"/>
              </w:rPr>
            </w:pPr>
            <w:r>
              <w:rPr>
                <w:rFonts w:ascii="Calibri" w:eastAsia="Calibri" w:hAnsi="Calibri"/>
                <w:sz w:val="16"/>
                <w:szCs w:val="16"/>
              </w:rPr>
              <w:t>JV</w:t>
            </w:r>
          </w:p>
        </w:tc>
      </w:tr>
      <w:tr w:rsidR="00BB75EA" w:rsidRPr="00B87714" w14:paraId="7A48BDBA" w14:textId="77777777" w:rsidTr="00215ABD">
        <w:tc>
          <w:tcPr>
            <w:tcW w:w="847" w:type="pct"/>
            <w:shd w:val="clear" w:color="auto" w:fill="auto"/>
          </w:tcPr>
          <w:p w14:paraId="601EC8D1" w14:textId="77777777" w:rsidR="00BB75EA" w:rsidRPr="00B87714" w:rsidRDefault="00BB75EA" w:rsidP="00E043FA">
            <w:pPr>
              <w:keepNext/>
              <w:keepLines/>
              <w:jc w:val="center"/>
              <w:rPr>
                <w:rFonts w:ascii="Calibri" w:eastAsia="Calibri" w:hAnsi="Calibri"/>
                <w:sz w:val="16"/>
                <w:szCs w:val="16"/>
              </w:rPr>
            </w:pPr>
          </w:p>
        </w:tc>
        <w:tc>
          <w:tcPr>
            <w:tcW w:w="635" w:type="pct"/>
            <w:shd w:val="clear" w:color="auto" w:fill="auto"/>
          </w:tcPr>
          <w:p w14:paraId="180ADF4E" w14:textId="77777777" w:rsidR="00BB75EA" w:rsidRPr="00B87714" w:rsidRDefault="00BB75EA" w:rsidP="00E043FA">
            <w:pPr>
              <w:keepNext/>
              <w:keepLines/>
              <w:jc w:val="center"/>
              <w:rPr>
                <w:rFonts w:ascii="Calibri" w:eastAsia="Calibri" w:hAnsi="Calibri"/>
                <w:sz w:val="16"/>
                <w:szCs w:val="16"/>
              </w:rPr>
            </w:pPr>
          </w:p>
        </w:tc>
        <w:tc>
          <w:tcPr>
            <w:tcW w:w="2331" w:type="pct"/>
            <w:shd w:val="clear" w:color="auto" w:fill="auto"/>
          </w:tcPr>
          <w:p w14:paraId="742583F5" w14:textId="77777777" w:rsidR="00BB75EA" w:rsidRPr="00B87714" w:rsidRDefault="00BB75EA" w:rsidP="00E043FA">
            <w:pPr>
              <w:keepNext/>
              <w:keepLines/>
              <w:jc w:val="center"/>
              <w:rPr>
                <w:rFonts w:ascii="Calibri" w:eastAsia="Calibri" w:hAnsi="Calibri"/>
                <w:sz w:val="16"/>
                <w:szCs w:val="16"/>
              </w:rPr>
            </w:pPr>
          </w:p>
        </w:tc>
        <w:tc>
          <w:tcPr>
            <w:tcW w:w="1187" w:type="pct"/>
            <w:shd w:val="clear" w:color="auto" w:fill="auto"/>
          </w:tcPr>
          <w:p w14:paraId="5E4438ED" w14:textId="77777777" w:rsidR="00BB75EA" w:rsidRPr="00B87714" w:rsidRDefault="00BB75EA" w:rsidP="00E043FA">
            <w:pPr>
              <w:keepNext/>
              <w:keepLines/>
              <w:jc w:val="center"/>
              <w:rPr>
                <w:rFonts w:ascii="Calibri" w:eastAsia="Calibri" w:hAnsi="Calibri"/>
                <w:sz w:val="16"/>
                <w:szCs w:val="16"/>
              </w:rPr>
            </w:pPr>
          </w:p>
        </w:tc>
      </w:tr>
      <w:tr w:rsidR="00BB75EA" w:rsidRPr="00B87714" w14:paraId="018C72DF" w14:textId="77777777" w:rsidTr="00215ABD">
        <w:tc>
          <w:tcPr>
            <w:tcW w:w="847" w:type="pct"/>
            <w:shd w:val="clear" w:color="auto" w:fill="auto"/>
          </w:tcPr>
          <w:p w14:paraId="53A37C69" w14:textId="77777777" w:rsidR="00BB75EA" w:rsidRPr="00B87714" w:rsidRDefault="00BB75EA" w:rsidP="00E043FA">
            <w:pPr>
              <w:keepNext/>
              <w:keepLines/>
              <w:jc w:val="center"/>
              <w:rPr>
                <w:rFonts w:ascii="Calibri" w:eastAsia="Calibri" w:hAnsi="Calibri"/>
                <w:sz w:val="16"/>
                <w:szCs w:val="16"/>
              </w:rPr>
            </w:pPr>
          </w:p>
        </w:tc>
        <w:tc>
          <w:tcPr>
            <w:tcW w:w="635" w:type="pct"/>
            <w:shd w:val="clear" w:color="auto" w:fill="auto"/>
          </w:tcPr>
          <w:p w14:paraId="41E89B17" w14:textId="77777777" w:rsidR="00BB75EA" w:rsidRPr="00B87714" w:rsidRDefault="00BB75EA" w:rsidP="00E043FA">
            <w:pPr>
              <w:keepNext/>
              <w:keepLines/>
              <w:jc w:val="center"/>
              <w:rPr>
                <w:rFonts w:ascii="Calibri" w:eastAsia="Calibri" w:hAnsi="Calibri"/>
                <w:sz w:val="16"/>
                <w:szCs w:val="16"/>
              </w:rPr>
            </w:pPr>
          </w:p>
        </w:tc>
        <w:tc>
          <w:tcPr>
            <w:tcW w:w="2331" w:type="pct"/>
            <w:shd w:val="clear" w:color="auto" w:fill="auto"/>
          </w:tcPr>
          <w:p w14:paraId="13929E1F" w14:textId="77777777" w:rsidR="00BB75EA" w:rsidRPr="00B87714" w:rsidRDefault="00BB75EA" w:rsidP="00E043FA">
            <w:pPr>
              <w:keepNext/>
              <w:keepLines/>
              <w:jc w:val="center"/>
              <w:rPr>
                <w:rFonts w:ascii="Calibri" w:eastAsia="Calibri" w:hAnsi="Calibri"/>
                <w:sz w:val="16"/>
                <w:szCs w:val="16"/>
              </w:rPr>
            </w:pPr>
          </w:p>
        </w:tc>
        <w:tc>
          <w:tcPr>
            <w:tcW w:w="1187" w:type="pct"/>
            <w:shd w:val="clear" w:color="auto" w:fill="auto"/>
          </w:tcPr>
          <w:p w14:paraId="7AC8B9CA" w14:textId="77777777" w:rsidR="00BB75EA" w:rsidRPr="00B87714" w:rsidRDefault="00BB75EA" w:rsidP="00E043FA">
            <w:pPr>
              <w:keepNext/>
              <w:keepLines/>
              <w:jc w:val="center"/>
              <w:rPr>
                <w:rFonts w:ascii="Calibri" w:eastAsia="Calibri" w:hAnsi="Calibri"/>
                <w:sz w:val="16"/>
                <w:szCs w:val="16"/>
              </w:rPr>
            </w:pPr>
          </w:p>
        </w:tc>
      </w:tr>
    </w:tbl>
    <w:p w14:paraId="041F8B7D" w14:textId="77777777" w:rsidR="00BB75EA" w:rsidRDefault="00BB75EA" w:rsidP="00BB75EA">
      <w:pPr>
        <w:ind w:left="720" w:hanging="720"/>
        <w:rPr>
          <w:rFonts w:ascii="Calibri" w:hAnsi="Calibri" w:cs="Arial"/>
          <w:bCs/>
        </w:rPr>
      </w:pPr>
    </w:p>
    <w:p w14:paraId="4936EFE9" w14:textId="77777777" w:rsidR="00493168" w:rsidRDefault="00493168" w:rsidP="00AF37FE">
      <w:pPr>
        <w:pStyle w:val="EndOfOrder"/>
      </w:pPr>
    </w:p>
    <w:sectPr w:rsidR="00493168" w:rsidSect="008D40E4">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91AF" w14:textId="77777777" w:rsidR="00043AC9" w:rsidRDefault="00043AC9" w:rsidP="00EB2AA5">
      <w:pPr>
        <w:spacing w:after="0"/>
      </w:pPr>
      <w:r>
        <w:separator/>
      </w:r>
    </w:p>
  </w:endnote>
  <w:endnote w:type="continuationSeparator" w:id="0">
    <w:p w14:paraId="7A8A67C3" w14:textId="77777777" w:rsidR="00043AC9" w:rsidRDefault="00043AC9" w:rsidP="00EB2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EA73" w14:textId="77777777" w:rsidR="00583639" w:rsidRDefault="00583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4D447" w14:textId="77777777" w:rsidR="006A69F8" w:rsidRDefault="00EB7B89" w:rsidP="006A69F8">
    <w:pPr>
      <w:pStyle w:val="Footer"/>
    </w:pPr>
    <w:r>
      <w:t>© 2018</w:t>
    </w:r>
    <w:r w:rsidR="006A69F8">
      <w:t xml:space="preserve"> </w:t>
    </w:r>
    <w:proofErr w:type="spellStart"/>
    <w:r w:rsidR="006A69F8">
      <w:t>VideoRay</w:t>
    </w:r>
    <w:proofErr w:type="spellEnd"/>
    <w:r w:rsidR="006A69F8">
      <w:t>, LLC</w:t>
    </w:r>
    <w:r w:rsidR="006A69F8">
      <w:tab/>
      <w:t>NOT FOR DISTRIBUTION</w:t>
    </w:r>
    <w:r w:rsidR="006A69F8">
      <w:tab/>
      <w:t xml:space="preserve">Page </w:t>
    </w:r>
    <w:r w:rsidR="006A69F8">
      <w:rPr>
        <w:b/>
      </w:rPr>
      <w:fldChar w:fldCharType="begin"/>
    </w:r>
    <w:r w:rsidR="006A69F8">
      <w:rPr>
        <w:b/>
      </w:rPr>
      <w:instrText xml:space="preserve"> PAGE  \* Arabic  \* MERGEFORMAT </w:instrText>
    </w:r>
    <w:r w:rsidR="006A69F8">
      <w:rPr>
        <w:b/>
      </w:rPr>
      <w:fldChar w:fldCharType="separate"/>
    </w:r>
    <w:r>
      <w:rPr>
        <w:b/>
        <w:noProof/>
      </w:rPr>
      <w:t>2</w:t>
    </w:r>
    <w:r w:rsidR="006A69F8">
      <w:rPr>
        <w:b/>
      </w:rPr>
      <w:fldChar w:fldCharType="end"/>
    </w:r>
    <w:r w:rsidR="006A69F8">
      <w:t xml:space="preserve"> of </w:t>
    </w:r>
    <w:r w:rsidR="006A69F8">
      <w:rPr>
        <w:b/>
      </w:rPr>
      <w:fldChar w:fldCharType="begin"/>
    </w:r>
    <w:r w:rsidR="006A69F8">
      <w:rPr>
        <w:b/>
      </w:rPr>
      <w:instrText xml:space="preserve"> NUMPAGES  \* Arabic  \* MERGEFORMAT </w:instrText>
    </w:r>
    <w:r w:rsidR="006A69F8">
      <w:rPr>
        <w:b/>
      </w:rPr>
      <w:fldChar w:fldCharType="separate"/>
    </w:r>
    <w:r>
      <w:rPr>
        <w:b/>
        <w:noProof/>
      </w:rPr>
      <w:t>2</w:t>
    </w:r>
    <w:r w:rsidR="006A69F8">
      <w:rPr>
        <w:b/>
      </w:rPr>
      <w:fldChar w:fldCharType="end"/>
    </w:r>
  </w:p>
  <w:p w14:paraId="5650909E" w14:textId="77777777" w:rsidR="00EB2AA5" w:rsidRDefault="0086338B">
    <w:pPr>
      <w:pStyle w:val="Footer"/>
      <w:rPr>
        <w:b/>
      </w:rPr>
    </w:pPr>
    <w:r>
      <w:t xml:space="preserve">EN-002 | Rev. </w:t>
    </w:r>
    <w:r w:rsidR="007C2BE1">
      <w:t>G | 12/10</w:t>
    </w:r>
    <w:r w:rsidR="00EB7B89">
      <w:t>/2018</w:t>
    </w:r>
    <w:r w:rsidR="00EB2AA5">
      <w:tab/>
    </w:r>
    <w:r w:rsidR="00C90E7E" w:rsidRPr="00A64579">
      <w:rPr>
        <w:rStyle w:val="Strong"/>
      </w:rPr>
      <w:t>Confidential</w:t>
    </w:r>
    <w:r w:rsidR="00EB2AA5">
      <w:tab/>
    </w:r>
  </w:p>
  <w:p w14:paraId="6BC8DBA8" w14:textId="77777777" w:rsidR="00A869D0" w:rsidRDefault="00A86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F35E7" w14:textId="77777777" w:rsidR="00583639" w:rsidRDefault="00583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F1CDD" w14:textId="77777777" w:rsidR="00043AC9" w:rsidRDefault="00043AC9" w:rsidP="00EB2AA5">
      <w:pPr>
        <w:spacing w:after="0"/>
      </w:pPr>
      <w:r>
        <w:separator/>
      </w:r>
    </w:p>
  </w:footnote>
  <w:footnote w:type="continuationSeparator" w:id="0">
    <w:p w14:paraId="6D4E5D6F" w14:textId="77777777" w:rsidR="00043AC9" w:rsidRDefault="00043AC9" w:rsidP="00EB2A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B0CB" w14:textId="77777777" w:rsidR="00583639" w:rsidRDefault="00583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980"/>
      <w:gridCol w:w="990"/>
      <w:gridCol w:w="787"/>
      <w:gridCol w:w="1193"/>
      <w:gridCol w:w="1530"/>
      <w:gridCol w:w="960"/>
    </w:tblGrid>
    <w:tr w:rsidR="00BB75EA" w:rsidRPr="002469AC" w14:paraId="4AA0FB97" w14:textId="77777777" w:rsidTr="00A714F8">
      <w:trPr>
        <w:trHeight w:val="350"/>
      </w:trPr>
      <w:tc>
        <w:tcPr>
          <w:tcW w:w="3158" w:type="dxa"/>
          <w:vMerge w:val="restart"/>
          <w:shd w:val="clear" w:color="auto" w:fill="auto"/>
        </w:tcPr>
        <w:p w14:paraId="4367F9E7" w14:textId="77777777" w:rsidR="00BB75EA" w:rsidRPr="002469AC" w:rsidRDefault="00BB75EA" w:rsidP="00BB75EA">
          <w:pPr>
            <w:pStyle w:val="TableHeadings"/>
            <w:rPr>
              <w:b w:val="0"/>
              <w:color w:val="FF0000"/>
              <w:sz w:val="32"/>
              <w:szCs w:val="32"/>
            </w:rPr>
          </w:pPr>
          <w:r w:rsidRPr="002469AC">
            <w:rPr>
              <w:b w:val="0"/>
              <w:noProof/>
              <w:color w:val="FF0000"/>
              <w:sz w:val="32"/>
              <w:szCs w:val="32"/>
            </w:rPr>
            <w:drawing>
              <wp:inline distT="0" distB="0" distL="0" distR="0" wp14:anchorId="5F2173A0" wp14:editId="215D9F2A">
                <wp:extent cx="1289050" cy="3327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9050" cy="332740"/>
                        </a:xfrm>
                        <a:prstGeom prst="rect">
                          <a:avLst/>
                        </a:prstGeom>
                        <a:noFill/>
                      </pic:spPr>
                    </pic:pic>
                  </a:graphicData>
                </a:graphic>
              </wp:inline>
            </w:drawing>
          </w:r>
        </w:p>
      </w:tc>
      <w:tc>
        <w:tcPr>
          <w:tcW w:w="1980" w:type="dxa"/>
          <w:shd w:val="clear" w:color="auto" w:fill="auto"/>
          <w:vAlign w:val="center"/>
        </w:tcPr>
        <w:p w14:paraId="06EADF46" w14:textId="77777777" w:rsidR="00BB75EA" w:rsidRPr="00BB75EA" w:rsidRDefault="000870A8" w:rsidP="00BB75EA">
          <w:pPr>
            <w:pStyle w:val="TableHeadings"/>
            <w:jc w:val="center"/>
            <w:rPr>
              <w:rStyle w:val="Strong"/>
              <w:sz w:val="20"/>
              <w:szCs w:val="20"/>
            </w:rPr>
          </w:pPr>
          <w:r>
            <w:rPr>
              <w:b w:val="0"/>
              <w:sz w:val="20"/>
              <w:szCs w:val="20"/>
            </w:rPr>
            <w:t xml:space="preserve">Doc or ECO </w:t>
          </w:r>
          <w:r w:rsidR="00BB75EA" w:rsidRPr="00BB75EA">
            <w:rPr>
              <w:b w:val="0"/>
              <w:sz w:val="20"/>
              <w:szCs w:val="20"/>
            </w:rPr>
            <w:t>#:</w:t>
          </w:r>
        </w:p>
      </w:tc>
      <w:tc>
        <w:tcPr>
          <w:tcW w:w="990" w:type="dxa"/>
          <w:shd w:val="clear" w:color="auto" w:fill="auto"/>
          <w:vAlign w:val="center"/>
        </w:tcPr>
        <w:p w14:paraId="7B84376C" w14:textId="1E7C9933" w:rsidR="00BB75EA" w:rsidRPr="00BB75EA" w:rsidRDefault="00A714F8" w:rsidP="00BB75EA">
          <w:pPr>
            <w:rPr>
              <w:rFonts w:ascii="Calibri" w:eastAsia="Calibri" w:hAnsi="Calibri"/>
              <w:sz w:val="20"/>
              <w:szCs w:val="20"/>
            </w:rPr>
          </w:pPr>
          <w:r>
            <w:rPr>
              <w:rFonts w:ascii="Calibri" w:eastAsia="Calibri" w:hAnsi="Calibri"/>
              <w:sz w:val="20"/>
              <w:szCs w:val="20"/>
            </w:rPr>
            <w:t>ECO-</w:t>
          </w:r>
          <w:r w:rsidR="00474470">
            <w:rPr>
              <w:rFonts w:ascii="Calibri" w:eastAsia="Calibri" w:hAnsi="Calibri"/>
              <w:sz w:val="20"/>
              <w:szCs w:val="20"/>
            </w:rPr>
            <w:t>71326</w:t>
          </w:r>
          <w:r>
            <w:rPr>
              <w:rFonts w:ascii="Calibri" w:eastAsia="Calibri" w:hAnsi="Calibri"/>
              <w:sz w:val="20"/>
              <w:szCs w:val="20"/>
            </w:rPr>
            <w:t>-00</w:t>
          </w:r>
          <w:r w:rsidR="00474470">
            <w:rPr>
              <w:rFonts w:ascii="Calibri" w:eastAsia="Calibri" w:hAnsi="Calibri"/>
              <w:sz w:val="20"/>
              <w:szCs w:val="20"/>
            </w:rPr>
            <w:t>1</w:t>
          </w:r>
        </w:p>
      </w:tc>
      <w:tc>
        <w:tcPr>
          <w:tcW w:w="787" w:type="dxa"/>
          <w:vMerge w:val="restart"/>
          <w:shd w:val="clear" w:color="auto" w:fill="auto"/>
          <w:vAlign w:val="center"/>
        </w:tcPr>
        <w:p w14:paraId="1A4F36E1" w14:textId="77777777"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 xml:space="preserve">Date: </w:t>
          </w:r>
        </w:p>
      </w:tc>
      <w:tc>
        <w:tcPr>
          <w:tcW w:w="1193" w:type="dxa"/>
          <w:vMerge w:val="restart"/>
          <w:shd w:val="clear" w:color="auto" w:fill="auto"/>
          <w:vAlign w:val="center"/>
        </w:tcPr>
        <w:p w14:paraId="6BF906F7" w14:textId="6A4D8B4F" w:rsidR="00BB75EA" w:rsidRPr="00BB75EA" w:rsidRDefault="00A714F8" w:rsidP="00BB75EA">
          <w:pPr>
            <w:rPr>
              <w:rStyle w:val="Strong"/>
              <w:rFonts w:ascii="Calibri" w:eastAsia="Calibri" w:hAnsi="Calibri"/>
              <w:b w:val="0"/>
              <w:sz w:val="20"/>
              <w:szCs w:val="20"/>
            </w:rPr>
          </w:pPr>
          <w:r>
            <w:rPr>
              <w:rStyle w:val="Strong"/>
              <w:rFonts w:ascii="Calibri" w:eastAsia="Calibri" w:hAnsi="Calibri"/>
              <w:b w:val="0"/>
              <w:sz w:val="20"/>
              <w:szCs w:val="20"/>
            </w:rPr>
            <w:t>10/19/2021</w:t>
          </w:r>
        </w:p>
      </w:tc>
      <w:tc>
        <w:tcPr>
          <w:tcW w:w="1530" w:type="dxa"/>
          <w:vMerge w:val="restart"/>
          <w:shd w:val="clear" w:color="auto" w:fill="auto"/>
          <w:vAlign w:val="center"/>
        </w:tcPr>
        <w:p w14:paraId="4B8D1888" w14:textId="4363A430"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 xml:space="preserve">Author: </w:t>
          </w:r>
        </w:p>
      </w:tc>
      <w:tc>
        <w:tcPr>
          <w:tcW w:w="960" w:type="dxa"/>
          <w:vMerge w:val="restart"/>
          <w:shd w:val="clear" w:color="auto" w:fill="auto"/>
          <w:vAlign w:val="center"/>
        </w:tcPr>
        <w:p w14:paraId="7EF2FB56" w14:textId="22F8358E" w:rsidR="00BB75EA" w:rsidRPr="00C71CC8" w:rsidRDefault="00583639" w:rsidP="00BB75EA">
          <w:pPr>
            <w:rPr>
              <w:rStyle w:val="Strong"/>
              <w:rFonts w:ascii="Calibri" w:eastAsia="Calibri" w:hAnsi="Calibri"/>
              <w:b w:val="0"/>
              <w:sz w:val="28"/>
              <w:szCs w:val="28"/>
            </w:rPr>
          </w:pPr>
          <w:r>
            <w:rPr>
              <w:rStyle w:val="Strong"/>
              <w:rFonts w:ascii="Calibri" w:eastAsia="Calibri" w:hAnsi="Calibri"/>
              <w:b w:val="0"/>
              <w:sz w:val="28"/>
              <w:szCs w:val="28"/>
            </w:rPr>
            <w:t>JV</w:t>
          </w:r>
        </w:p>
      </w:tc>
    </w:tr>
    <w:tr w:rsidR="00BB75EA" w:rsidRPr="002469AC" w14:paraId="129BF700" w14:textId="77777777" w:rsidTr="00A714F8">
      <w:trPr>
        <w:trHeight w:hRule="exact" w:val="284"/>
      </w:trPr>
      <w:tc>
        <w:tcPr>
          <w:tcW w:w="3158" w:type="dxa"/>
          <w:vMerge/>
          <w:shd w:val="clear" w:color="auto" w:fill="auto"/>
        </w:tcPr>
        <w:p w14:paraId="1CE0B8AF" w14:textId="77777777" w:rsidR="00BB75EA" w:rsidRPr="002469AC" w:rsidRDefault="00BB75EA" w:rsidP="00BB75EA">
          <w:pPr>
            <w:pStyle w:val="TableHeadings"/>
            <w:rPr>
              <w:b w:val="0"/>
              <w:color w:val="FF0000"/>
              <w:sz w:val="32"/>
              <w:szCs w:val="32"/>
            </w:rPr>
          </w:pPr>
        </w:p>
      </w:tc>
      <w:tc>
        <w:tcPr>
          <w:tcW w:w="1980" w:type="dxa"/>
          <w:shd w:val="clear" w:color="auto" w:fill="auto"/>
          <w:vAlign w:val="center"/>
        </w:tcPr>
        <w:p w14:paraId="7419C978" w14:textId="77777777" w:rsidR="00BB75EA" w:rsidRPr="00BB75EA" w:rsidRDefault="00BB75EA" w:rsidP="00BB75EA">
          <w:pPr>
            <w:pStyle w:val="TableHeadings"/>
            <w:jc w:val="center"/>
            <w:rPr>
              <w:b w:val="0"/>
              <w:sz w:val="20"/>
              <w:szCs w:val="20"/>
            </w:rPr>
          </w:pPr>
          <w:r w:rsidRPr="00BB75EA">
            <w:rPr>
              <w:b w:val="0"/>
              <w:sz w:val="20"/>
              <w:szCs w:val="20"/>
            </w:rPr>
            <w:t>Rev. #:</w:t>
          </w:r>
        </w:p>
      </w:tc>
      <w:tc>
        <w:tcPr>
          <w:tcW w:w="990" w:type="dxa"/>
          <w:shd w:val="clear" w:color="auto" w:fill="auto"/>
          <w:vAlign w:val="center"/>
        </w:tcPr>
        <w:p w14:paraId="1C52EDC4" w14:textId="337AC4BE" w:rsidR="00BB75EA" w:rsidRPr="00BB75EA" w:rsidRDefault="00965605" w:rsidP="00BB75EA">
          <w:pPr>
            <w:rPr>
              <w:rFonts w:ascii="Calibri" w:eastAsia="Calibri" w:hAnsi="Calibri"/>
              <w:sz w:val="20"/>
              <w:szCs w:val="20"/>
            </w:rPr>
          </w:pPr>
          <w:r>
            <w:rPr>
              <w:rFonts w:ascii="Calibri" w:eastAsia="Calibri" w:hAnsi="Calibri"/>
              <w:sz w:val="20"/>
              <w:szCs w:val="20"/>
            </w:rPr>
            <w:t>001</w:t>
          </w:r>
        </w:p>
      </w:tc>
      <w:tc>
        <w:tcPr>
          <w:tcW w:w="787" w:type="dxa"/>
          <w:vMerge/>
          <w:shd w:val="clear" w:color="auto" w:fill="auto"/>
          <w:vAlign w:val="center"/>
        </w:tcPr>
        <w:p w14:paraId="347844B5" w14:textId="77777777" w:rsidR="00BB75EA" w:rsidRPr="00BB75EA" w:rsidRDefault="00BB75EA" w:rsidP="00BB75EA">
          <w:pPr>
            <w:rPr>
              <w:rStyle w:val="Strong"/>
              <w:rFonts w:ascii="Calibri" w:eastAsia="Calibri" w:hAnsi="Calibri"/>
              <w:b w:val="0"/>
              <w:sz w:val="20"/>
              <w:szCs w:val="20"/>
            </w:rPr>
          </w:pPr>
        </w:p>
      </w:tc>
      <w:tc>
        <w:tcPr>
          <w:tcW w:w="1193" w:type="dxa"/>
          <w:vMerge/>
          <w:shd w:val="clear" w:color="auto" w:fill="auto"/>
          <w:vAlign w:val="center"/>
        </w:tcPr>
        <w:p w14:paraId="04F098B1" w14:textId="77777777" w:rsidR="00BB75EA" w:rsidRPr="00BB75EA" w:rsidRDefault="00BB75EA" w:rsidP="00BB75EA">
          <w:pPr>
            <w:rPr>
              <w:rStyle w:val="Strong"/>
              <w:rFonts w:ascii="Calibri" w:eastAsia="Calibri" w:hAnsi="Calibri"/>
              <w:b w:val="0"/>
              <w:sz w:val="20"/>
              <w:szCs w:val="20"/>
            </w:rPr>
          </w:pPr>
        </w:p>
      </w:tc>
      <w:tc>
        <w:tcPr>
          <w:tcW w:w="1530" w:type="dxa"/>
          <w:vMerge/>
          <w:shd w:val="clear" w:color="auto" w:fill="auto"/>
          <w:vAlign w:val="center"/>
        </w:tcPr>
        <w:p w14:paraId="1D1E75FA" w14:textId="77777777" w:rsidR="00BB75EA" w:rsidRPr="00BB75EA" w:rsidRDefault="00BB75EA" w:rsidP="00BB75EA">
          <w:pPr>
            <w:rPr>
              <w:rStyle w:val="Strong"/>
              <w:rFonts w:ascii="Calibri" w:eastAsia="Calibri" w:hAnsi="Calibri"/>
              <w:b w:val="0"/>
              <w:sz w:val="20"/>
              <w:szCs w:val="20"/>
            </w:rPr>
          </w:pPr>
        </w:p>
      </w:tc>
      <w:tc>
        <w:tcPr>
          <w:tcW w:w="960" w:type="dxa"/>
          <w:vMerge/>
          <w:shd w:val="clear" w:color="auto" w:fill="auto"/>
          <w:vAlign w:val="center"/>
        </w:tcPr>
        <w:p w14:paraId="34A0A9B9" w14:textId="77777777" w:rsidR="00BB75EA" w:rsidRDefault="00BB75EA" w:rsidP="00BB75EA">
          <w:pPr>
            <w:rPr>
              <w:rStyle w:val="Strong"/>
              <w:rFonts w:ascii="Calibri" w:eastAsia="Calibri" w:hAnsi="Calibri"/>
              <w:b w:val="0"/>
              <w:sz w:val="28"/>
              <w:szCs w:val="28"/>
            </w:rPr>
          </w:pPr>
        </w:p>
      </w:tc>
    </w:tr>
    <w:tr w:rsidR="00BB75EA" w:rsidRPr="002469AC" w14:paraId="470C63E1" w14:textId="77777777" w:rsidTr="00A714F8">
      <w:trPr>
        <w:trHeight w:hRule="exact" w:val="634"/>
      </w:trPr>
      <w:tc>
        <w:tcPr>
          <w:tcW w:w="3158" w:type="dxa"/>
          <w:shd w:val="clear" w:color="auto" w:fill="auto"/>
        </w:tcPr>
        <w:p w14:paraId="045F77D9" w14:textId="77777777" w:rsidR="00BB75EA" w:rsidRPr="00BB75EA" w:rsidRDefault="00BB75EA" w:rsidP="00BB75EA">
          <w:pPr>
            <w:pStyle w:val="TableHeadings"/>
            <w:jc w:val="center"/>
            <w:rPr>
              <w:b w:val="0"/>
              <w:sz w:val="20"/>
              <w:szCs w:val="20"/>
            </w:rPr>
          </w:pPr>
          <w:r w:rsidRPr="00BB75EA">
            <w:rPr>
              <w:sz w:val="20"/>
              <w:szCs w:val="20"/>
            </w:rPr>
            <w:t>Engineering Change Order (ECO)</w:t>
          </w:r>
        </w:p>
      </w:tc>
      <w:tc>
        <w:tcPr>
          <w:tcW w:w="1980" w:type="dxa"/>
          <w:shd w:val="clear" w:color="auto" w:fill="auto"/>
          <w:vAlign w:val="center"/>
        </w:tcPr>
        <w:p w14:paraId="5D855FD3" w14:textId="77777777" w:rsidR="00BB75EA" w:rsidRPr="00BB75EA" w:rsidRDefault="00BB75EA" w:rsidP="00BB75EA">
          <w:pPr>
            <w:pStyle w:val="TableHeadings"/>
            <w:jc w:val="center"/>
            <w:rPr>
              <w:b w:val="0"/>
              <w:sz w:val="20"/>
              <w:szCs w:val="20"/>
            </w:rPr>
          </w:pPr>
          <w:r w:rsidRPr="00BB75EA">
            <w:rPr>
              <w:b w:val="0"/>
              <w:sz w:val="20"/>
              <w:szCs w:val="20"/>
            </w:rPr>
            <w:t>Engineering</w:t>
          </w:r>
        </w:p>
        <w:p w14:paraId="60BA10FE" w14:textId="77777777" w:rsidR="00BB75EA" w:rsidRPr="00BB75EA" w:rsidRDefault="00BB75EA" w:rsidP="00BB75EA">
          <w:pPr>
            <w:pStyle w:val="TableHeadings"/>
            <w:jc w:val="center"/>
            <w:rPr>
              <w:rStyle w:val="Strong"/>
              <w:sz w:val="20"/>
              <w:szCs w:val="20"/>
            </w:rPr>
          </w:pPr>
          <w:r w:rsidRPr="00BB75EA">
            <w:rPr>
              <w:b w:val="0"/>
              <w:sz w:val="20"/>
              <w:szCs w:val="20"/>
            </w:rPr>
            <w:t>Approval:</w:t>
          </w:r>
        </w:p>
      </w:tc>
      <w:tc>
        <w:tcPr>
          <w:tcW w:w="990" w:type="dxa"/>
          <w:shd w:val="clear" w:color="auto" w:fill="auto"/>
          <w:vAlign w:val="center"/>
        </w:tcPr>
        <w:p w14:paraId="5D2ADD54" w14:textId="575A225F" w:rsidR="00BB75EA" w:rsidRPr="00BB75EA" w:rsidRDefault="00583639" w:rsidP="00BB75EA">
          <w:pPr>
            <w:rPr>
              <w:rFonts w:ascii="Calibri" w:eastAsia="Calibri" w:hAnsi="Calibri"/>
              <w:sz w:val="20"/>
              <w:szCs w:val="20"/>
            </w:rPr>
          </w:pPr>
          <w:proofErr w:type="spellStart"/>
          <w:r>
            <w:rPr>
              <w:rFonts w:ascii="Calibri" w:eastAsia="Calibri" w:hAnsi="Calibri"/>
              <w:sz w:val="20"/>
              <w:szCs w:val="20"/>
            </w:rPr>
            <w:t>Aeg</w:t>
          </w:r>
          <w:proofErr w:type="spellEnd"/>
        </w:p>
      </w:tc>
      <w:tc>
        <w:tcPr>
          <w:tcW w:w="787" w:type="dxa"/>
          <w:shd w:val="clear" w:color="auto" w:fill="auto"/>
          <w:vAlign w:val="center"/>
        </w:tcPr>
        <w:p w14:paraId="5079BF6C" w14:textId="77777777"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Date:</w:t>
          </w:r>
        </w:p>
      </w:tc>
      <w:tc>
        <w:tcPr>
          <w:tcW w:w="1193" w:type="dxa"/>
          <w:shd w:val="clear" w:color="auto" w:fill="auto"/>
          <w:vAlign w:val="center"/>
        </w:tcPr>
        <w:p w14:paraId="69B17F41" w14:textId="36E8FD1C" w:rsidR="00BB75EA" w:rsidRPr="00BB75EA" w:rsidRDefault="00583639" w:rsidP="00BB75EA">
          <w:pPr>
            <w:rPr>
              <w:rStyle w:val="Strong"/>
              <w:rFonts w:ascii="Calibri" w:eastAsia="Calibri" w:hAnsi="Calibri"/>
              <w:b w:val="0"/>
              <w:sz w:val="20"/>
              <w:szCs w:val="20"/>
            </w:rPr>
          </w:pPr>
          <w:r>
            <w:rPr>
              <w:rStyle w:val="Strong"/>
              <w:rFonts w:ascii="Calibri" w:eastAsia="Calibri" w:hAnsi="Calibri"/>
              <w:b w:val="0"/>
              <w:sz w:val="20"/>
              <w:szCs w:val="20"/>
            </w:rPr>
            <w:t>10/20/2021</w:t>
          </w:r>
        </w:p>
      </w:tc>
      <w:tc>
        <w:tcPr>
          <w:tcW w:w="1530" w:type="dxa"/>
          <w:shd w:val="clear" w:color="auto" w:fill="auto"/>
          <w:vAlign w:val="center"/>
        </w:tcPr>
        <w:p w14:paraId="596BC577" w14:textId="77777777"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Quality Approval</w:t>
          </w:r>
        </w:p>
      </w:tc>
      <w:tc>
        <w:tcPr>
          <w:tcW w:w="960" w:type="dxa"/>
          <w:shd w:val="clear" w:color="auto" w:fill="auto"/>
          <w:vAlign w:val="center"/>
        </w:tcPr>
        <w:p w14:paraId="168352CE" w14:textId="35895304" w:rsidR="00BB75EA" w:rsidRPr="00C71CC8" w:rsidRDefault="00583639" w:rsidP="00BB75EA">
          <w:pPr>
            <w:rPr>
              <w:rStyle w:val="Strong"/>
              <w:rFonts w:ascii="Calibri" w:eastAsia="Calibri" w:hAnsi="Calibri"/>
              <w:b w:val="0"/>
              <w:sz w:val="28"/>
              <w:szCs w:val="28"/>
            </w:rPr>
          </w:pPr>
          <w:proofErr w:type="spellStart"/>
          <w:r>
            <w:rPr>
              <w:rStyle w:val="Strong"/>
              <w:rFonts w:ascii="Calibri" w:eastAsia="Calibri" w:hAnsi="Calibri"/>
              <w:b w:val="0"/>
              <w:sz w:val="28"/>
              <w:szCs w:val="28"/>
            </w:rPr>
            <w:t>aeg</w:t>
          </w:r>
          <w:proofErr w:type="spellEnd"/>
        </w:p>
      </w:tc>
    </w:tr>
  </w:tbl>
  <w:p w14:paraId="41608DAC" w14:textId="77777777" w:rsidR="00BB75EA" w:rsidRDefault="00BB75EA" w:rsidP="00BB75EA">
    <w:pPr>
      <w:pStyle w:val="Header"/>
    </w:pPr>
  </w:p>
  <w:p w14:paraId="3027DEA5" w14:textId="77777777" w:rsidR="00305724" w:rsidRDefault="00305724">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0BC9" w14:textId="77777777" w:rsidR="00583639" w:rsidRDefault="0058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0FB"/>
    <w:multiLevelType w:val="hybridMultilevel"/>
    <w:tmpl w:val="A838F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37B25"/>
    <w:multiLevelType w:val="hybridMultilevel"/>
    <w:tmpl w:val="131C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F14ED"/>
    <w:multiLevelType w:val="hybridMultilevel"/>
    <w:tmpl w:val="B3F67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1151"/>
    <w:multiLevelType w:val="hybridMultilevel"/>
    <w:tmpl w:val="F33A8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80D52"/>
    <w:multiLevelType w:val="hybridMultilevel"/>
    <w:tmpl w:val="2CE82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70276"/>
    <w:multiLevelType w:val="hybridMultilevel"/>
    <w:tmpl w:val="54F6F3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516B9"/>
    <w:multiLevelType w:val="hybridMultilevel"/>
    <w:tmpl w:val="DA9C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852242"/>
    <w:multiLevelType w:val="multilevel"/>
    <w:tmpl w:val="E1D41F58"/>
    <w:lvl w:ilvl="0">
      <w:start w:val="1"/>
      <w:numFmt w:val="decimal"/>
      <w:pStyle w:val="Heading2"/>
      <w:lvlText w:val="%1.0"/>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9AE79D8"/>
    <w:multiLevelType w:val="hybridMultilevel"/>
    <w:tmpl w:val="A942C9AC"/>
    <w:lvl w:ilvl="0" w:tplc="4E3CE6BE">
      <w:start w:val="1"/>
      <w:numFmt w:val="bullet"/>
      <w:pStyle w:val="ListParagraph"/>
      <w:lvlText w:val="»"/>
      <w:lvlJc w:val="left"/>
      <w:pPr>
        <w:ind w:left="342"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37CEF"/>
    <w:multiLevelType w:val="hybridMultilevel"/>
    <w:tmpl w:val="5DAC0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0"/>
  </w:num>
  <w:num w:numId="5">
    <w:abstractNumId w:val="2"/>
  </w:num>
  <w:num w:numId="6">
    <w:abstractNumId w:val="5"/>
  </w:num>
  <w:num w:numId="7">
    <w:abstractNumId w:val="6"/>
  </w:num>
  <w:num w:numId="8">
    <w:abstractNumId w:val="4"/>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075"/>
    <w:rsid w:val="00015039"/>
    <w:rsid w:val="000426DE"/>
    <w:rsid w:val="00043AC9"/>
    <w:rsid w:val="00051E3D"/>
    <w:rsid w:val="00070EDC"/>
    <w:rsid w:val="00080725"/>
    <w:rsid w:val="000870A8"/>
    <w:rsid w:val="000970C5"/>
    <w:rsid w:val="000973B5"/>
    <w:rsid w:val="000B4E53"/>
    <w:rsid w:val="000C12B0"/>
    <w:rsid w:val="000F0FBC"/>
    <w:rsid w:val="001018ED"/>
    <w:rsid w:val="001062FE"/>
    <w:rsid w:val="00110043"/>
    <w:rsid w:val="001109E0"/>
    <w:rsid w:val="0016226D"/>
    <w:rsid w:val="00170B6A"/>
    <w:rsid w:val="001A0423"/>
    <w:rsid w:val="001B6F59"/>
    <w:rsid w:val="001D2989"/>
    <w:rsid w:val="00200F12"/>
    <w:rsid w:val="00203F38"/>
    <w:rsid w:val="00204166"/>
    <w:rsid w:val="0020559E"/>
    <w:rsid w:val="002116EC"/>
    <w:rsid w:val="00215ABD"/>
    <w:rsid w:val="00234075"/>
    <w:rsid w:val="00243663"/>
    <w:rsid w:val="002452A7"/>
    <w:rsid w:val="00250E74"/>
    <w:rsid w:val="0025273A"/>
    <w:rsid w:val="0027398B"/>
    <w:rsid w:val="002C14B6"/>
    <w:rsid w:val="002E4171"/>
    <w:rsid w:val="003002F8"/>
    <w:rsid w:val="00305724"/>
    <w:rsid w:val="0030748D"/>
    <w:rsid w:val="0030778F"/>
    <w:rsid w:val="00307B5A"/>
    <w:rsid w:val="0032723A"/>
    <w:rsid w:val="0035030C"/>
    <w:rsid w:val="0035599B"/>
    <w:rsid w:val="003B3386"/>
    <w:rsid w:val="003B69FA"/>
    <w:rsid w:val="003C4D05"/>
    <w:rsid w:val="003E513B"/>
    <w:rsid w:val="003E7FE2"/>
    <w:rsid w:val="003F2181"/>
    <w:rsid w:val="00406937"/>
    <w:rsid w:val="004155DC"/>
    <w:rsid w:val="00425890"/>
    <w:rsid w:val="00440481"/>
    <w:rsid w:val="004530F5"/>
    <w:rsid w:val="00464BF1"/>
    <w:rsid w:val="00474470"/>
    <w:rsid w:val="00493168"/>
    <w:rsid w:val="00497905"/>
    <w:rsid w:val="004A41F1"/>
    <w:rsid w:val="004B6A1F"/>
    <w:rsid w:val="004C3674"/>
    <w:rsid w:val="004D5473"/>
    <w:rsid w:val="004E552F"/>
    <w:rsid w:val="004E5FEF"/>
    <w:rsid w:val="004F2BC5"/>
    <w:rsid w:val="004F5672"/>
    <w:rsid w:val="00501127"/>
    <w:rsid w:val="00525BF5"/>
    <w:rsid w:val="0054229E"/>
    <w:rsid w:val="0055743B"/>
    <w:rsid w:val="00564421"/>
    <w:rsid w:val="00575608"/>
    <w:rsid w:val="00583639"/>
    <w:rsid w:val="005C246E"/>
    <w:rsid w:val="005D2EFE"/>
    <w:rsid w:val="005D49F7"/>
    <w:rsid w:val="005D5C6D"/>
    <w:rsid w:val="005E0910"/>
    <w:rsid w:val="005E2C5E"/>
    <w:rsid w:val="006306C3"/>
    <w:rsid w:val="00644D20"/>
    <w:rsid w:val="00661EE7"/>
    <w:rsid w:val="00672F0B"/>
    <w:rsid w:val="006778D4"/>
    <w:rsid w:val="00680EF6"/>
    <w:rsid w:val="006A18E9"/>
    <w:rsid w:val="006A69F8"/>
    <w:rsid w:val="006D0EDB"/>
    <w:rsid w:val="006D1A50"/>
    <w:rsid w:val="00700811"/>
    <w:rsid w:val="00702CAF"/>
    <w:rsid w:val="00703E16"/>
    <w:rsid w:val="00713522"/>
    <w:rsid w:val="00767F1B"/>
    <w:rsid w:val="0078230D"/>
    <w:rsid w:val="00782E71"/>
    <w:rsid w:val="007847ED"/>
    <w:rsid w:val="007C2259"/>
    <w:rsid w:val="007C2BE1"/>
    <w:rsid w:val="007C52CA"/>
    <w:rsid w:val="007D7E26"/>
    <w:rsid w:val="007E2235"/>
    <w:rsid w:val="007E300E"/>
    <w:rsid w:val="007F17B0"/>
    <w:rsid w:val="007F43F7"/>
    <w:rsid w:val="007F7B9B"/>
    <w:rsid w:val="0080699D"/>
    <w:rsid w:val="00807EF0"/>
    <w:rsid w:val="0084381B"/>
    <w:rsid w:val="00844B2E"/>
    <w:rsid w:val="00845F3D"/>
    <w:rsid w:val="0086338B"/>
    <w:rsid w:val="008635C4"/>
    <w:rsid w:val="00890E6C"/>
    <w:rsid w:val="008A17A3"/>
    <w:rsid w:val="008C5931"/>
    <w:rsid w:val="008D40E4"/>
    <w:rsid w:val="008D4B40"/>
    <w:rsid w:val="008D680A"/>
    <w:rsid w:val="008E51AD"/>
    <w:rsid w:val="008E76D2"/>
    <w:rsid w:val="00900071"/>
    <w:rsid w:val="00910587"/>
    <w:rsid w:val="00920826"/>
    <w:rsid w:val="009517A5"/>
    <w:rsid w:val="00952CBC"/>
    <w:rsid w:val="00953729"/>
    <w:rsid w:val="00963C50"/>
    <w:rsid w:val="00965605"/>
    <w:rsid w:val="009A0439"/>
    <w:rsid w:val="009B5022"/>
    <w:rsid w:val="009B784C"/>
    <w:rsid w:val="009C738B"/>
    <w:rsid w:val="009E59CC"/>
    <w:rsid w:val="009E755E"/>
    <w:rsid w:val="00A00446"/>
    <w:rsid w:val="00A00903"/>
    <w:rsid w:val="00A02A2E"/>
    <w:rsid w:val="00A03412"/>
    <w:rsid w:val="00A10309"/>
    <w:rsid w:val="00A17C19"/>
    <w:rsid w:val="00A17D35"/>
    <w:rsid w:val="00A26531"/>
    <w:rsid w:val="00A27B85"/>
    <w:rsid w:val="00A33736"/>
    <w:rsid w:val="00A36F3E"/>
    <w:rsid w:val="00A37AED"/>
    <w:rsid w:val="00A407CF"/>
    <w:rsid w:val="00A54512"/>
    <w:rsid w:val="00A61DBD"/>
    <w:rsid w:val="00A64579"/>
    <w:rsid w:val="00A714F8"/>
    <w:rsid w:val="00A753CD"/>
    <w:rsid w:val="00A869D0"/>
    <w:rsid w:val="00A86F82"/>
    <w:rsid w:val="00AB168D"/>
    <w:rsid w:val="00AB6005"/>
    <w:rsid w:val="00AC4DEB"/>
    <w:rsid w:val="00AF37FE"/>
    <w:rsid w:val="00B20C8F"/>
    <w:rsid w:val="00B24E2A"/>
    <w:rsid w:val="00B25D00"/>
    <w:rsid w:val="00B305DC"/>
    <w:rsid w:val="00B66740"/>
    <w:rsid w:val="00B77D72"/>
    <w:rsid w:val="00B80923"/>
    <w:rsid w:val="00B81C2A"/>
    <w:rsid w:val="00B956AF"/>
    <w:rsid w:val="00BB75EA"/>
    <w:rsid w:val="00BC5886"/>
    <w:rsid w:val="00BC6D5D"/>
    <w:rsid w:val="00BD237B"/>
    <w:rsid w:val="00BD3385"/>
    <w:rsid w:val="00BF2159"/>
    <w:rsid w:val="00C26F7A"/>
    <w:rsid w:val="00C3152D"/>
    <w:rsid w:val="00C41E14"/>
    <w:rsid w:val="00C44711"/>
    <w:rsid w:val="00C56245"/>
    <w:rsid w:val="00C632EA"/>
    <w:rsid w:val="00C663E3"/>
    <w:rsid w:val="00C80EDF"/>
    <w:rsid w:val="00C90E7E"/>
    <w:rsid w:val="00C934E1"/>
    <w:rsid w:val="00CA343E"/>
    <w:rsid w:val="00CD559F"/>
    <w:rsid w:val="00CE49AF"/>
    <w:rsid w:val="00D0628A"/>
    <w:rsid w:val="00D06628"/>
    <w:rsid w:val="00D43CEC"/>
    <w:rsid w:val="00D4564E"/>
    <w:rsid w:val="00D61E8E"/>
    <w:rsid w:val="00D63723"/>
    <w:rsid w:val="00D67864"/>
    <w:rsid w:val="00D707BB"/>
    <w:rsid w:val="00D76BA8"/>
    <w:rsid w:val="00DA2085"/>
    <w:rsid w:val="00DC0A45"/>
    <w:rsid w:val="00DF2B10"/>
    <w:rsid w:val="00E104B0"/>
    <w:rsid w:val="00E26501"/>
    <w:rsid w:val="00E40A10"/>
    <w:rsid w:val="00E5095A"/>
    <w:rsid w:val="00E55FAA"/>
    <w:rsid w:val="00E836B0"/>
    <w:rsid w:val="00E87A61"/>
    <w:rsid w:val="00E94E10"/>
    <w:rsid w:val="00E9764A"/>
    <w:rsid w:val="00EA0EFB"/>
    <w:rsid w:val="00EB2AA5"/>
    <w:rsid w:val="00EB7B89"/>
    <w:rsid w:val="00EC4CC0"/>
    <w:rsid w:val="00F11C43"/>
    <w:rsid w:val="00F15793"/>
    <w:rsid w:val="00F216A7"/>
    <w:rsid w:val="00F2577D"/>
    <w:rsid w:val="00F26C79"/>
    <w:rsid w:val="00F325AB"/>
    <w:rsid w:val="00F46491"/>
    <w:rsid w:val="00F65F92"/>
    <w:rsid w:val="00FD4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BBDB0"/>
  <w15:docId w15:val="{28519C26-9CDD-4394-A1C7-FD3F9E3E5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F5"/>
    <w:pPr>
      <w:spacing w:line="240" w:lineRule="auto"/>
      <w:jc w:val="both"/>
    </w:pPr>
  </w:style>
  <w:style w:type="paragraph" w:styleId="Heading1">
    <w:name w:val="heading 1"/>
    <w:basedOn w:val="Normal"/>
    <w:next w:val="Normal"/>
    <w:link w:val="Heading1Char"/>
    <w:uiPriority w:val="9"/>
    <w:qFormat/>
    <w:rsid w:val="004D5473"/>
    <w:pPr>
      <w:keepNext/>
      <w:keepLines/>
      <w:spacing w:before="240" w:after="0"/>
      <w:outlineLvl w:val="0"/>
    </w:pPr>
    <w:rPr>
      <w:rFonts w:ascii="Arial Black" w:eastAsiaTheme="majorEastAsia" w:hAnsi="Arial Black" w:cstheme="majorBidi"/>
      <w:b/>
      <w:bCs/>
      <w:sz w:val="24"/>
      <w:szCs w:val="28"/>
    </w:rPr>
  </w:style>
  <w:style w:type="paragraph" w:styleId="Heading2">
    <w:name w:val="heading 2"/>
    <w:basedOn w:val="Normal"/>
    <w:next w:val="Normal"/>
    <w:link w:val="Heading2Char"/>
    <w:uiPriority w:val="9"/>
    <w:unhideWhenUsed/>
    <w:qFormat/>
    <w:rsid w:val="00215ABD"/>
    <w:pPr>
      <w:keepNext/>
      <w:numPr>
        <w:numId w:val="10"/>
      </w:numPr>
      <w:spacing w:after="0"/>
      <w:jc w:val="left"/>
      <w:outlineLvl w:val="1"/>
    </w:pPr>
    <w:rPr>
      <w:rFonts w:ascii="Arial" w:eastAsiaTheme="majorEastAsia" w:hAnsi="Arial"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6740"/>
    <w:pPr>
      <w:pBdr>
        <w:bottom w:val="single" w:sz="8" w:space="4" w:color="auto"/>
      </w:pBdr>
      <w:spacing w:after="120"/>
      <w:contextualSpacing/>
    </w:pPr>
    <w:rPr>
      <w:rFonts w:asciiTheme="majorHAnsi" w:eastAsiaTheme="majorEastAsia" w:hAnsiTheme="majorHAnsi" w:cstheme="majorBidi"/>
      <w:b/>
      <w:spacing w:val="5"/>
      <w:kern w:val="28"/>
      <w:sz w:val="36"/>
      <w:szCs w:val="52"/>
    </w:rPr>
  </w:style>
  <w:style w:type="character" w:customStyle="1" w:styleId="TitleChar">
    <w:name w:val="Title Char"/>
    <w:basedOn w:val="DefaultParagraphFont"/>
    <w:link w:val="Title"/>
    <w:uiPriority w:val="10"/>
    <w:rsid w:val="00B66740"/>
    <w:rPr>
      <w:rFonts w:asciiTheme="majorHAnsi" w:eastAsiaTheme="majorEastAsia" w:hAnsiTheme="majorHAnsi" w:cstheme="majorBidi"/>
      <w:b/>
      <w:spacing w:val="5"/>
      <w:kern w:val="28"/>
      <w:sz w:val="36"/>
      <w:szCs w:val="52"/>
    </w:rPr>
  </w:style>
  <w:style w:type="paragraph" w:styleId="Subtitle">
    <w:name w:val="Subtitle"/>
    <w:basedOn w:val="Normal"/>
    <w:next w:val="Normal"/>
    <w:link w:val="SubtitleChar"/>
    <w:uiPriority w:val="11"/>
    <w:qFormat/>
    <w:rsid w:val="00B66740"/>
    <w:pPr>
      <w:numPr>
        <w:ilvl w:val="1"/>
      </w:numPr>
    </w:pPr>
    <w:rPr>
      <w:rFonts w:asciiTheme="majorHAnsi" w:eastAsiaTheme="majorEastAsia" w:hAnsiTheme="majorHAnsi" w:cstheme="majorBidi"/>
      <w:b/>
      <w:i/>
      <w:iCs/>
      <w:spacing w:val="15"/>
      <w:sz w:val="28"/>
      <w:szCs w:val="24"/>
    </w:rPr>
  </w:style>
  <w:style w:type="character" w:customStyle="1" w:styleId="SubtitleChar">
    <w:name w:val="Subtitle Char"/>
    <w:basedOn w:val="DefaultParagraphFont"/>
    <w:link w:val="Subtitle"/>
    <w:uiPriority w:val="11"/>
    <w:rsid w:val="00B66740"/>
    <w:rPr>
      <w:rFonts w:asciiTheme="majorHAnsi" w:eastAsiaTheme="majorEastAsia" w:hAnsiTheme="majorHAnsi" w:cstheme="majorBidi"/>
      <w:b/>
      <w:i/>
      <w:iCs/>
      <w:spacing w:val="15"/>
      <w:sz w:val="28"/>
      <w:szCs w:val="24"/>
    </w:rPr>
  </w:style>
  <w:style w:type="character" w:styleId="PlaceholderText">
    <w:name w:val="Placeholder Text"/>
    <w:basedOn w:val="DefaultParagraphFont"/>
    <w:uiPriority w:val="99"/>
    <w:semiHidden/>
    <w:rsid w:val="000B4E53"/>
    <w:rPr>
      <w:color w:val="808080"/>
    </w:rPr>
  </w:style>
  <w:style w:type="paragraph" w:styleId="BalloonText">
    <w:name w:val="Balloon Text"/>
    <w:basedOn w:val="Normal"/>
    <w:link w:val="BalloonTextChar"/>
    <w:uiPriority w:val="99"/>
    <w:semiHidden/>
    <w:unhideWhenUsed/>
    <w:rsid w:val="000B4E5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E53"/>
    <w:rPr>
      <w:rFonts w:ascii="Tahoma" w:hAnsi="Tahoma" w:cs="Tahoma"/>
      <w:sz w:val="16"/>
      <w:szCs w:val="16"/>
    </w:rPr>
  </w:style>
  <w:style w:type="character" w:customStyle="1" w:styleId="Heading1Char">
    <w:name w:val="Heading 1 Char"/>
    <w:basedOn w:val="DefaultParagraphFont"/>
    <w:link w:val="Heading1"/>
    <w:uiPriority w:val="9"/>
    <w:rsid w:val="004D5473"/>
    <w:rPr>
      <w:rFonts w:ascii="Arial Black" w:eastAsiaTheme="majorEastAsia" w:hAnsi="Arial Black" w:cstheme="majorBidi"/>
      <w:b/>
      <w:bCs/>
      <w:sz w:val="24"/>
      <w:szCs w:val="28"/>
    </w:rPr>
  </w:style>
  <w:style w:type="table" w:styleId="TableGrid">
    <w:name w:val="Table Grid"/>
    <w:basedOn w:val="TableNormal"/>
    <w:uiPriority w:val="59"/>
    <w:rsid w:val="00110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B2AA5"/>
    <w:pPr>
      <w:tabs>
        <w:tab w:val="center" w:pos="4680"/>
        <w:tab w:val="right" w:pos="9360"/>
      </w:tabs>
      <w:spacing w:after="0"/>
    </w:pPr>
  </w:style>
  <w:style w:type="character" w:customStyle="1" w:styleId="HeaderChar">
    <w:name w:val="Header Char"/>
    <w:basedOn w:val="DefaultParagraphFont"/>
    <w:link w:val="Header"/>
    <w:uiPriority w:val="99"/>
    <w:rsid w:val="00EB2AA5"/>
  </w:style>
  <w:style w:type="paragraph" w:styleId="Footer">
    <w:name w:val="footer"/>
    <w:basedOn w:val="Normal"/>
    <w:link w:val="FooterChar"/>
    <w:uiPriority w:val="99"/>
    <w:unhideWhenUsed/>
    <w:rsid w:val="00EB2AA5"/>
    <w:pPr>
      <w:tabs>
        <w:tab w:val="center" w:pos="4680"/>
        <w:tab w:val="right" w:pos="9360"/>
      </w:tabs>
      <w:spacing w:after="0"/>
    </w:pPr>
  </w:style>
  <w:style w:type="character" w:customStyle="1" w:styleId="FooterChar">
    <w:name w:val="Footer Char"/>
    <w:basedOn w:val="DefaultParagraphFont"/>
    <w:link w:val="Footer"/>
    <w:uiPriority w:val="99"/>
    <w:rsid w:val="00EB2AA5"/>
  </w:style>
  <w:style w:type="character" w:styleId="Strong">
    <w:name w:val="Strong"/>
    <w:basedOn w:val="DefaultParagraphFont"/>
    <w:uiPriority w:val="22"/>
    <w:qFormat/>
    <w:rsid w:val="001A0423"/>
    <w:rPr>
      <w:b/>
      <w:bCs/>
    </w:rPr>
  </w:style>
  <w:style w:type="paragraph" w:styleId="ListParagraph">
    <w:name w:val="List Paragraph"/>
    <w:basedOn w:val="Normal"/>
    <w:uiPriority w:val="34"/>
    <w:qFormat/>
    <w:rsid w:val="005D49F7"/>
    <w:pPr>
      <w:numPr>
        <w:numId w:val="1"/>
      </w:numPr>
      <w:spacing w:after="0"/>
      <w:ind w:left="162" w:hanging="180"/>
      <w:contextualSpacing/>
      <w:jc w:val="left"/>
    </w:pPr>
  </w:style>
  <w:style w:type="paragraph" w:customStyle="1" w:styleId="EntryText">
    <w:name w:val="Entry Text"/>
    <w:basedOn w:val="Normal"/>
    <w:qFormat/>
    <w:rsid w:val="0016226D"/>
    <w:pPr>
      <w:spacing w:before="60" w:after="60"/>
    </w:pPr>
  </w:style>
  <w:style w:type="character" w:customStyle="1" w:styleId="Heading2Char">
    <w:name w:val="Heading 2 Char"/>
    <w:basedOn w:val="DefaultParagraphFont"/>
    <w:link w:val="Heading2"/>
    <w:uiPriority w:val="9"/>
    <w:rsid w:val="00215ABD"/>
    <w:rPr>
      <w:rFonts w:ascii="Arial" w:eastAsiaTheme="majorEastAsia" w:hAnsi="Arial" w:cs="Arial"/>
      <w:b/>
      <w:bCs/>
      <w:sz w:val="24"/>
      <w:szCs w:val="26"/>
    </w:rPr>
  </w:style>
  <w:style w:type="paragraph" w:customStyle="1" w:styleId="EndOfOrder">
    <w:name w:val="End Of Order"/>
    <w:basedOn w:val="Normal"/>
    <w:qFormat/>
    <w:rsid w:val="00015039"/>
    <w:pPr>
      <w:jc w:val="center"/>
    </w:pPr>
    <w:rPr>
      <w:b/>
      <w:smallCaps/>
    </w:rPr>
  </w:style>
  <w:style w:type="paragraph" w:customStyle="1" w:styleId="Departments">
    <w:name w:val="Departments"/>
    <w:basedOn w:val="ListParagraph"/>
    <w:qFormat/>
    <w:rsid w:val="00910587"/>
    <w:pPr>
      <w:keepNext/>
      <w:ind w:left="173" w:hanging="187"/>
    </w:pPr>
    <w:rPr>
      <w:b/>
    </w:rPr>
  </w:style>
  <w:style w:type="paragraph" w:customStyle="1" w:styleId="TableHeadings">
    <w:name w:val="Table Headings"/>
    <w:basedOn w:val="Departments"/>
    <w:qFormat/>
    <w:rsid w:val="00A64579"/>
    <w:pPr>
      <w:keepNext w:val="0"/>
      <w:numPr>
        <w:numId w:val="0"/>
      </w:numPr>
    </w:pPr>
  </w:style>
  <w:style w:type="paragraph" w:customStyle="1" w:styleId="TableTitle">
    <w:name w:val="Table Title"/>
    <w:basedOn w:val="Normal"/>
    <w:qFormat/>
    <w:rsid w:val="00A33736"/>
    <w:pPr>
      <w:spacing w:before="60" w:after="60"/>
      <w:jc w:val="center"/>
    </w:pPr>
    <w:rPr>
      <w:rFonts w:ascii="Arial" w:hAnsi="Arial"/>
      <w:b/>
    </w:rPr>
  </w:style>
  <w:style w:type="paragraph" w:customStyle="1" w:styleId="TableText">
    <w:name w:val="TableText"/>
    <w:basedOn w:val="Normal"/>
    <w:qFormat/>
    <w:rsid w:val="00A33736"/>
    <w:pPr>
      <w:spacing w:before="60" w:after="60"/>
      <w:jc w:val="center"/>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5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e.Vespaziani\Downloads\EN-002%20-%20ECO%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07A8762C7041D49F4995138BB3E374"/>
        <w:category>
          <w:name w:val="General"/>
          <w:gallery w:val="placeholder"/>
        </w:category>
        <w:types>
          <w:type w:val="bbPlcHdr"/>
        </w:types>
        <w:behaviors>
          <w:behavior w:val="content"/>
        </w:behaviors>
        <w:guid w:val="{D9F89C20-636C-4C63-9CB5-307ED1A2743D}"/>
      </w:docPartPr>
      <w:docPartBody>
        <w:p w:rsidR="00662A6F" w:rsidRDefault="00585FBF">
          <w:pPr>
            <w:pStyle w:val="1E07A8762C7041D49F4995138BB3E374"/>
          </w:pPr>
          <w:r w:rsidRPr="00BB75EA">
            <w:rPr>
              <w:rStyle w:val="PlaceholderText"/>
              <w:sz w:val="28"/>
              <w:szCs w:val="28"/>
            </w:rPr>
            <w:t>Click here to enter text.</w:t>
          </w:r>
        </w:p>
      </w:docPartBody>
    </w:docPart>
    <w:docPart>
      <w:docPartPr>
        <w:name w:val="69191FEC82A449879ABFAE2C788C29BD"/>
        <w:category>
          <w:name w:val="General"/>
          <w:gallery w:val="placeholder"/>
        </w:category>
        <w:types>
          <w:type w:val="bbPlcHdr"/>
        </w:types>
        <w:behaviors>
          <w:behavior w:val="content"/>
        </w:behaviors>
        <w:guid w:val="{362FC432-46FD-428E-99B2-1BE2EC049058}"/>
      </w:docPartPr>
      <w:docPartBody>
        <w:p w:rsidR="00662A6F" w:rsidRDefault="00585FBF">
          <w:pPr>
            <w:pStyle w:val="69191FEC82A449879ABFAE2C788C29BD"/>
          </w:pPr>
          <w:r w:rsidRPr="00BB75EA">
            <w:rPr>
              <w:rStyle w:val="PlaceholderText"/>
              <w:sz w:val="28"/>
              <w:szCs w:val="28"/>
            </w:rPr>
            <w:t>Click here to enter a date.</w:t>
          </w:r>
        </w:p>
      </w:docPartBody>
    </w:docPart>
    <w:docPart>
      <w:docPartPr>
        <w:name w:val="527021EF236A4C589DD193E5D7801507"/>
        <w:category>
          <w:name w:val="General"/>
          <w:gallery w:val="placeholder"/>
        </w:category>
        <w:types>
          <w:type w:val="bbPlcHdr"/>
        </w:types>
        <w:behaviors>
          <w:behavior w:val="content"/>
        </w:behaviors>
        <w:guid w:val="{AED8F557-E34B-4A8B-BF45-B3B295AC78A9}"/>
      </w:docPartPr>
      <w:docPartBody>
        <w:p w:rsidR="00662A6F" w:rsidRDefault="00585FBF">
          <w:pPr>
            <w:pStyle w:val="527021EF236A4C589DD193E5D7801507"/>
          </w:pPr>
          <w:r w:rsidRPr="00BB75EA">
            <w:rPr>
              <w:rStyle w:val="PlaceholderText"/>
              <w:sz w:val="28"/>
              <w:szCs w:val="28"/>
            </w:rPr>
            <w:t>Click here to enter text.</w:t>
          </w:r>
        </w:p>
      </w:docPartBody>
    </w:docPart>
    <w:docPart>
      <w:docPartPr>
        <w:name w:val="6858114995F0483B809377DAD22E530E"/>
        <w:category>
          <w:name w:val="General"/>
          <w:gallery w:val="placeholder"/>
        </w:category>
        <w:types>
          <w:type w:val="bbPlcHdr"/>
        </w:types>
        <w:behaviors>
          <w:behavior w:val="content"/>
        </w:behaviors>
        <w:guid w:val="{E3499858-56D3-4EC6-93A6-1EB3344E0C32}"/>
      </w:docPartPr>
      <w:docPartBody>
        <w:p w:rsidR="00662A6F" w:rsidRDefault="00585FBF">
          <w:pPr>
            <w:pStyle w:val="6858114995F0483B809377DAD22E530E"/>
          </w:pPr>
          <w:r>
            <w:rPr>
              <w:rStyle w:val="PlaceholderText"/>
            </w:rPr>
            <w:t>Briefly summarize the problem and the solution</w:t>
          </w:r>
        </w:p>
      </w:docPartBody>
    </w:docPart>
    <w:docPart>
      <w:docPartPr>
        <w:name w:val="3618DD41FFB34A6A8FBD8A3A88146255"/>
        <w:category>
          <w:name w:val="General"/>
          <w:gallery w:val="placeholder"/>
        </w:category>
        <w:types>
          <w:type w:val="bbPlcHdr"/>
        </w:types>
        <w:behaviors>
          <w:behavior w:val="content"/>
        </w:behaviors>
        <w:guid w:val="{852B42A3-26FE-4C9C-B016-AFA1C6DD8EE8}"/>
      </w:docPartPr>
      <w:docPartBody>
        <w:p w:rsidR="00662A6F" w:rsidRDefault="00585FBF">
          <w:pPr>
            <w:pStyle w:val="3618DD41FFB34A6A8FBD8A3A88146255"/>
          </w:pPr>
          <w:r w:rsidRPr="00730463">
            <w:rPr>
              <w:rStyle w:val="PlaceholderText"/>
            </w:rPr>
            <w:t>Click here to enter text.</w:t>
          </w:r>
        </w:p>
      </w:docPartBody>
    </w:docPart>
    <w:docPart>
      <w:docPartPr>
        <w:name w:val="390F8FFD412948B3B3315828CEB1E20F"/>
        <w:category>
          <w:name w:val="General"/>
          <w:gallery w:val="placeholder"/>
        </w:category>
        <w:types>
          <w:type w:val="bbPlcHdr"/>
        </w:types>
        <w:behaviors>
          <w:behavior w:val="content"/>
        </w:behaviors>
        <w:guid w:val="{B5216616-E3AE-4657-A108-BEDAB38CB77F}"/>
      </w:docPartPr>
      <w:docPartBody>
        <w:p w:rsidR="00662A6F" w:rsidRDefault="00585FBF">
          <w:pPr>
            <w:pStyle w:val="390F8FFD412948B3B3315828CEB1E20F"/>
          </w:pPr>
          <w:r w:rsidRPr="00730463">
            <w:rPr>
              <w:rStyle w:val="PlaceholderText"/>
            </w:rPr>
            <w:t>Click here to enter text.</w:t>
          </w:r>
        </w:p>
      </w:docPartBody>
    </w:docPart>
    <w:docPart>
      <w:docPartPr>
        <w:name w:val="8B1E07E9E4BA4D0789691428647BF6A9"/>
        <w:category>
          <w:name w:val="General"/>
          <w:gallery w:val="placeholder"/>
        </w:category>
        <w:types>
          <w:type w:val="bbPlcHdr"/>
        </w:types>
        <w:behaviors>
          <w:behavior w:val="content"/>
        </w:behaviors>
        <w:guid w:val="{2D1903DA-9963-4389-936C-C2256CDDC024}"/>
      </w:docPartPr>
      <w:docPartBody>
        <w:p w:rsidR="00662A6F" w:rsidRDefault="00585FBF">
          <w:pPr>
            <w:pStyle w:val="8B1E07E9E4BA4D0789691428647BF6A9"/>
          </w:pPr>
          <w:r w:rsidRPr="00730463">
            <w:rPr>
              <w:rStyle w:val="PlaceholderText"/>
            </w:rPr>
            <w:t>Click here to enter text.</w:t>
          </w:r>
        </w:p>
      </w:docPartBody>
    </w:docPart>
    <w:docPart>
      <w:docPartPr>
        <w:name w:val="AF4B1AD693144AC8B4BDD4413F558313"/>
        <w:category>
          <w:name w:val="General"/>
          <w:gallery w:val="placeholder"/>
        </w:category>
        <w:types>
          <w:type w:val="bbPlcHdr"/>
        </w:types>
        <w:behaviors>
          <w:behavior w:val="content"/>
        </w:behaviors>
        <w:guid w:val="{760ECF27-1D25-4AB3-97BD-64D96D3A2A08}"/>
      </w:docPartPr>
      <w:docPartBody>
        <w:p w:rsidR="00662A6F" w:rsidRDefault="00585FBF">
          <w:pPr>
            <w:pStyle w:val="AF4B1AD693144AC8B4BDD4413F558313"/>
          </w:pPr>
          <w:r w:rsidRPr="00BB75EA">
            <w:rPr>
              <w:rStyle w:val="PlaceholderText"/>
              <w:sz w:val="28"/>
              <w:szCs w:val="28"/>
            </w:rPr>
            <w:t>Click here to enter text.</w:t>
          </w:r>
        </w:p>
      </w:docPartBody>
    </w:docPart>
    <w:docPart>
      <w:docPartPr>
        <w:name w:val="3EC180D18E354839AE5C1E7720505487"/>
        <w:category>
          <w:name w:val="General"/>
          <w:gallery w:val="placeholder"/>
        </w:category>
        <w:types>
          <w:type w:val="bbPlcHdr"/>
        </w:types>
        <w:behaviors>
          <w:behavior w:val="content"/>
        </w:behaviors>
        <w:guid w:val="{EC9F1E8B-48C8-4356-8613-CB60D21269B8}"/>
      </w:docPartPr>
      <w:docPartBody>
        <w:p w:rsidR="00662A6F" w:rsidRDefault="00585FBF">
          <w:pPr>
            <w:pStyle w:val="3EC180D18E354839AE5C1E7720505487"/>
          </w:pPr>
          <w:r w:rsidRPr="00730463">
            <w:rPr>
              <w:rStyle w:val="PlaceholderText"/>
            </w:rPr>
            <w:t>Click here to enter text.</w:t>
          </w:r>
          <w:r>
            <w:rPr>
              <w:rStyle w:val="PlaceholderText"/>
            </w:rPr>
            <w:t xml:space="preserve">  Explicitly describe how to handle stock and rework.</w:t>
          </w:r>
        </w:p>
      </w:docPartBody>
    </w:docPart>
    <w:docPart>
      <w:docPartPr>
        <w:name w:val="C827C72793F844EFAF82EFEECF035F3C"/>
        <w:category>
          <w:name w:val="General"/>
          <w:gallery w:val="placeholder"/>
        </w:category>
        <w:types>
          <w:type w:val="bbPlcHdr"/>
        </w:types>
        <w:behaviors>
          <w:behavior w:val="content"/>
        </w:behaviors>
        <w:guid w:val="{B70D0062-84FF-4CBA-847D-2B2EA7F7A2EC}"/>
      </w:docPartPr>
      <w:docPartBody>
        <w:p w:rsidR="00662A6F" w:rsidRDefault="00585FBF">
          <w:pPr>
            <w:pStyle w:val="C827C72793F844EFAF82EFEECF035F3C"/>
          </w:pPr>
          <w:r w:rsidRPr="00730463">
            <w:rPr>
              <w:rStyle w:val="PlaceholderText"/>
            </w:rPr>
            <w:t>Click here to enter text.</w:t>
          </w:r>
        </w:p>
      </w:docPartBody>
    </w:docPart>
    <w:docPart>
      <w:docPartPr>
        <w:name w:val="349544B06B484071A68A64C30DCCEE39"/>
        <w:category>
          <w:name w:val="General"/>
          <w:gallery w:val="placeholder"/>
        </w:category>
        <w:types>
          <w:type w:val="bbPlcHdr"/>
        </w:types>
        <w:behaviors>
          <w:behavior w:val="content"/>
        </w:behaviors>
        <w:guid w:val="{2EFE8839-4D29-429D-AD71-09900AB0C2DD}"/>
      </w:docPartPr>
      <w:docPartBody>
        <w:p w:rsidR="00662A6F" w:rsidRDefault="00585FBF">
          <w:pPr>
            <w:pStyle w:val="349544B06B484071A68A64C30DCCEE39"/>
          </w:pPr>
          <w:r w:rsidRPr="00730463">
            <w:rPr>
              <w:rStyle w:val="PlaceholderText"/>
            </w:rPr>
            <w:t>Click here to enter text.</w:t>
          </w:r>
        </w:p>
      </w:docPartBody>
    </w:docPart>
    <w:docPart>
      <w:docPartPr>
        <w:name w:val="8770AC1B82C94A6181AF5DE4E2ADD610"/>
        <w:category>
          <w:name w:val="General"/>
          <w:gallery w:val="placeholder"/>
        </w:category>
        <w:types>
          <w:type w:val="bbPlcHdr"/>
        </w:types>
        <w:behaviors>
          <w:behavior w:val="content"/>
        </w:behaviors>
        <w:guid w:val="{B43060EF-6002-4688-A25D-F6DC6DA8EAB5}"/>
      </w:docPartPr>
      <w:docPartBody>
        <w:p w:rsidR="00662A6F" w:rsidRDefault="00585FBF">
          <w:pPr>
            <w:pStyle w:val="8770AC1B82C94A6181AF5DE4E2ADD610"/>
          </w:pPr>
          <w:r w:rsidRPr="00730463">
            <w:rPr>
              <w:rStyle w:val="PlaceholderText"/>
            </w:rPr>
            <w:t>Click here to enter text.</w:t>
          </w:r>
        </w:p>
      </w:docPartBody>
    </w:docPart>
    <w:docPart>
      <w:docPartPr>
        <w:name w:val="ADE518C61FF0480D85ED88290E71FE01"/>
        <w:category>
          <w:name w:val="General"/>
          <w:gallery w:val="placeholder"/>
        </w:category>
        <w:types>
          <w:type w:val="bbPlcHdr"/>
        </w:types>
        <w:behaviors>
          <w:behavior w:val="content"/>
        </w:behaviors>
        <w:guid w:val="{7302B426-B439-4470-ADCA-A355F4933296}"/>
      </w:docPartPr>
      <w:docPartBody>
        <w:p w:rsidR="00662A6F" w:rsidRDefault="00585FBF">
          <w:pPr>
            <w:pStyle w:val="ADE518C61FF0480D85ED88290E71FE01"/>
          </w:pPr>
          <w:r w:rsidRPr="00C934E1">
            <w:rPr>
              <w:rStyle w:val="PlaceholderText"/>
            </w:rPr>
            <w:t>Click here to enter text.</w:t>
          </w:r>
        </w:p>
      </w:docPartBody>
    </w:docPart>
    <w:docPart>
      <w:docPartPr>
        <w:name w:val="9EEEC6F5D03946718515F980AB4130D1"/>
        <w:category>
          <w:name w:val="General"/>
          <w:gallery w:val="placeholder"/>
        </w:category>
        <w:types>
          <w:type w:val="bbPlcHdr"/>
        </w:types>
        <w:behaviors>
          <w:behavior w:val="content"/>
        </w:behaviors>
        <w:guid w:val="{E082A06C-2093-42AE-9A24-51AE3C3D73EE}"/>
      </w:docPartPr>
      <w:docPartBody>
        <w:p w:rsidR="00662A6F" w:rsidRDefault="00585FBF">
          <w:pPr>
            <w:pStyle w:val="9EEEC6F5D03946718515F980AB4130D1"/>
          </w:pPr>
          <w:r w:rsidRPr="00C934E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FBF"/>
    <w:rsid w:val="002C2D2D"/>
    <w:rsid w:val="00585FBF"/>
    <w:rsid w:val="00662A6F"/>
    <w:rsid w:val="00BB79B2"/>
    <w:rsid w:val="00F92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E07A8762C7041D49F4995138BB3E374">
    <w:name w:val="1E07A8762C7041D49F4995138BB3E374"/>
  </w:style>
  <w:style w:type="paragraph" w:customStyle="1" w:styleId="69191FEC82A449879ABFAE2C788C29BD">
    <w:name w:val="69191FEC82A449879ABFAE2C788C29BD"/>
  </w:style>
  <w:style w:type="paragraph" w:customStyle="1" w:styleId="527021EF236A4C589DD193E5D7801507">
    <w:name w:val="527021EF236A4C589DD193E5D7801507"/>
  </w:style>
  <w:style w:type="paragraph" w:customStyle="1" w:styleId="6858114995F0483B809377DAD22E530E">
    <w:name w:val="6858114995F0483B809377DAD22E530E"/>
  </w:style>
  <w:style w:type="paragraph" w:customStyle="1" w:styleId="3618DD41FFB34A6A8FBD8A3A88146255">
    <w:name w:val="3618DD41FFB34A6A8FBD8A3A88146255"/>
  </w:style>
  <w:style w:type="paragraph" w:customStyle="1" w:styleId="390F8FFD412948B3B3315828CEB1E20F">
    <w:name w:val="390F8FFD412948B3B3315828CEB1E20F"/>
  </w:style>
  <w:style w:type="paragraph" w:customStyle="1" w:styleId="8B1E07E9E4BA4D0789691428647BF6A9">
    <w:name w:val="8B1E07E9E4BA4D0789691428647BF6A9"/>
  </w:style>
  <w:style w:type="paragraph" w:customStyle="1" w:styleId="AF4B1AD693144AC8B4BDD4413F558313">
    <w:name w:val="AF4B1AD693144AC8B4BDD4413F558313"/>
  </w:style>
  <w:style w:type="paragraph" w:customStyle="1" w:styleId="3EC180D18E354839AE5C1E7720505487">
    <w:name w:val="3EC180D18E354839AE5C1E7720505487"/>
  </w:style>
  <w:style w:type="paragraph" w:customStyle="1" w:styleId="C827C72793F844EFAF82EFEECF035F3C">
    <w:name w:val="C827C72793F844EFAF82EFEECF035F3C"/>
  </w:style>
  <w:style w:type="paragraph" w:customStyle="1" w:styleId="349544B06B484071A68A64C30DCCEE39">
    <w:name w:val="349544B06B484071A68A64C30DCCEE39"/>
  </w:style>
  <w:style w:type="paragraph" w:customStyle="1" w:styleId="8770AC1B82C94A6181AF5DE4E2ADD610">
    <w:name w:val="8770AC1B82C94A6181AF5DE4E2ADD610"/>
  </w:style>
  <w:style w:type="paragraph" w:customStyle="1" w:styleId="ADE518C61FF0480D85ED88290E71FE01">
    <w:name w:val="ADE518C61FF0480D85ED88290E71FE01"/>
  </w:style>
  <w:style w:type="paragraph" w:customStyle="1" w:styleId="9EEEC6F5D03946718515F980AB4130D1">
    <w:name w:val="9EEEC6F5D03946718515F980AB413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Form" ma:contentTypeID="0x01010100A818015BE2789942895154F5856E315C" ma:contentTypeVersion="7" ma:contentTypeDescription="Fill out this form." ma:contentTypeScope="" ma:versionID="ae0f90c6067b18f5c0f33bdc3baeb968">
  <xsd:schema xmlns:xsd="http://www.w3.org/2001/XMLSchema" xmlns:xs="http://www.w3.org/2001/XMLSchema" xmlns:p="http://schemas.microsoft.com/office/2006/metadata/properties" xmlns:ns1="http://schemas.microsoft.com/sharepoint/v3" xmlns:ns2="87a550cc-9d09-4d38-a0b5-6b293e2a0501" xmlns:ns3="85a32fdb-17be-43eb-bf72-9d2e939005b7" targetNamespace="http://schemas.microsoft.com/office/2006/metadata/properties" ma:root="true" ma:fieldsID="e1b465e058d19ad83a04f2a474c2e433" ns1:_="" ns2:_="" ns3:_="">
    <xsd:import namespace="http://schemas.microsoft.com/sharepoint/v3"/>
    <xsd:import namespace="87a550cc-9d09-4d38-a0b5-6b293e2a0501"/>
    <xsd:import namespace="85a32fdb-17be-43eb-bf72-9d2e939005b7"/>
    <xsd:element name="properties">
      <xsd:complexType>
        <xsd:sequence>
          <xsd:element name="documentManagement">
            <xsd:complexType>
              <xsd:all>
                <xsd:element ref="ns1:ShowCombineView" minOccurs="0"/>
                <xsd:element ref="ns1:ShowRepairView" minOccurs="0"/>
                <xsd:element ref="ns1:TemplateUrl" minOccurs="0"/>
                <xsd:element ref="ns1:xd_ProgID" minOccurs="0"/>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CombineView" ma:index="8" nillable="true" ma:displayName="Show Combine View" ma:hidden="true" ma:internalName="ShowCombineView">
      <xsd:simpleType>
        <xsd:restriction base="dms:Text"/>
      </xsd:simpleType>
    </xsd:element>
    <xsd:element name="ShowRepairView" ma:index="10" nillable="true" ma:displayName="Show Repair View" ma:hidden="true" ma:internalName="ShowRepairView">
      <xsd:simpleType>
        <xsd:restriction base="dms:Text"/>
      </xsd:simpleType>
    </xsd:element>
    <xsd:element name="TemplateUrl" ma:index="11" nillable="true" ma:displayName="Template Link" ma:hidden="true" ma:internalName="TemplateUrl">
      <xsd:simpleType>
        <xsd:restriction base="dms:Text"/>
      </xsd:simpleType>
    </xsd:element>
    <xsd:element name="xd_ProgID" ma:index="12" nillable="true" ma:displayName="HTML File Link" ma:hidden="true" ma:internalName="xd_Prog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550cc-9d09-4d38-a0b5-6b293e2a0501"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a32fdb-17be-43eb-bf72-9d2e939005b7" elementFormDefault="qualified">
    <xsd:import namespace="http://schemas.microsoft.com/office/2006/documentManagement/types"/>
    <xsd:import namespace="http://schemas.microsoft.com/office/infopath/2007/PartnerControls"/>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87a550cc-9d09-4d38-a0b5-6b293e2a0501">MIKE-1830906781-91</_dlc_DocId>
    <_dlc_DocIdUrl xmlns="87a550cc-9d09-4d38-a0b5-6b293e2a0501">
      <Url>https://videoray.sharepoint.com/operations/iso9001/_layouts/15/DocIdRedir.aspx?ID=MIKE-1830906781-91</Url>
      <Description>MIKE-1830906781-91</Description>
    </_dlc_DocIdUrl>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Props1.xml><?xml version="1.0" encoding="utf-8"?>
<ds:datastoreItem xmlns:ds="http://schemas.openxmlformats.org/officeDocument/2006/customXml" ds:itemID="{F5482A04-FDD3-4651-9F2A-EFF5DCDA29F4}">
  <ds:schemaRefs>
    <ds:schemaRef ds:uri="http://schemas.openxmlformats.org/officeDocument/2006/bibliography"/>
  </ds:schemaRefs>
</ds:datastoreItem>
</file>

<file path=customXml/itemProps2.xml><?xml version="1.0" encoding="utf-8"?>
<ds:datastoreItem xmlns:ds="http://schemas.openxmlformats.org/officeDocument/2006/customXml" ds:itemID="{FD41913B-FDA3-4EEB-9697-448D94265402}">
  <ds:schemaRefs>
    <ds:schemaRef ds:uri="http://schemas.microsoft.com/sharepoint/v3/contenttype/forms"/>
  </ds:schemaRefs>
</ds:datastoreItem>
</file>

<file path=customXml/itemProps3.xml><?xml version="1.0" encoding="utf-8"?>
<ds:datastoreItem xmlns:ds="http://schemas.openxmlformats.org/officeDocument/2006/customXml" ds:itemID="{E43E480B-3D50-4845-A891-97AFD27D7DFF}">
  <ds:schemaRefs>
    <ds:schemaRef ds:uri="http://schemas.microsoft.com/sharepoint/events"/>
  </ds:schemaRefs>
</ds:datastoreItem>
</file>

<file path=customXml/itemProps4.xml><?xml version="1.0" encoding="utf-8"?>
<ds:datastoreItem xmlns:ds="http://schemas.openxmlformats.org/officeDocument/2006/customXml" ds:itemID="{A3C269BA-4AC4-4EA5-8CDC-489B07273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a550cc-9d09-4d38-a0b5-6b293e2a0501"/>
    <ds:schemaRef ds:uri="85a32fdb-17be-43eb-bf72-9d2e93900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585CEB-951C-4882-8A95-60EDE60E2F5A}">
  <ds:schemaRefs>
    <ds:schemaRef ds:uri="http://schemas.microsoft.com/office/2006/metadata/properties"/>
    <ds:schemaRef ds:uri="http://schemas.microsoft.com/office/infopath/2007/PartnerControls"/>
    <ds:schemaRef ds:uri="87a550cc-9d09-4d38-a0b5-6b293e2a050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EN-002 - ECO (2)</Template>
  <TotalTime>21</TotalTime>
  <Pages>2</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ECO Template</vt:lpstr>
    </vt:vector>
  </TitlesOfParts>
  <Company>Microsoft</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 Template</dc:title>
  <dc:creator>Joe Vespaziani</dc:creator>
  <cp:lastModifiedBy>Andy Goldstein</cp:lastModifiedBy>
  <cp:revision>3</cp:revision>
  <cp:lastPrinted>2021-12-14T14:58:00Z</cp:lastPrinted>
  <dcterms:created xsi:type="dcterms:W3CDTF">2021-12-14T14:43:00Z</dcterms:created>
  <dcterms:modified xsi:type="dcterms:W3CDTF">2021-12-14T14:58:00Z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0x01010100A818015BE2789942895154F5856E315C</vt:lpwstr>
  </property>
  <property fmtid="{D5CDD505-2E9C-101B-9397-08002B2CF9AE}" pid="3" name="_dlc_DocIdItemGuid">
    <vt:lpwstr>c0c30ab4-ce5f-4f87-b1d9-72417c101642</vt:lpwstr>
  </property>
</Properties>
</file>